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4A52F" w14:textId="77777777" w:rsidR="0021761B" w:rsidRPr="002F3C0A" w:rsidRDefault="0021761B" w:rsidP="007B43D4">
      <w:pPr>
        <w:spacing w:line="276" w:lineRule="auto"/>
        <w:ind w:firstLine="0"/>
        <w:jc w:val="center"/>
        <w:rPr>
          <w:b/>
        </w:rPr>
      </w:pPr>
      <w:r w:rsidRPr="002F3C0A">
        <w:rPr>
          <w:b/>
        </w:rPr>
        <w:t>З А П О В Е Д</w:t>
      </w:r>
    </w:p>
    <w:p w14:paraId="12D1E4D4" w14:textId="77777777" w:rsidR="0021761B" w:rsidRPr="002F3C0A" w:rsidRDefault="0021761B" w:rsidP="007B43D4">
      <w:pPr>
        <w:tabs>
          <w:tab w:val="center" w:pos="4536"/>
          <w:tab w:val="right" w:pos="9072"/>
        </w:tabs>
        <w:spacing w:line="276" w:lineRule="auto"/>
        <w:ind w:firstLine="0"/>
        <w:jc w:val="center"/>
      </w:pPr>
    </w:p>
    <w:p w14:paraId="6BD593D7" w14:textId="7DCFC7BF" w:rsidR="0021761B" w:rsidRPr="002F3C0A" w:rsidRDefault="0021761B" w:rsidP="007B43D4">
      <w:pPr>
        <w:spacing w:line="276" w:lineRule="auto"/>
        <w:ind w:right="-1" w:firstLine="698"/>
        <w:jc w:val="both"/>
        <w:rPr>
          <w:bCs/>
        </w:rPr>
      </w:pPr>
      <w:r w:rsidRPr="002F3C0A">
        <w:rPr>
          <w:bCs/>
        </w:rPr>
        <w:t>На основание чл.</w:t>
      </w:r>
      <w:r w:rsidR="003372CA" w:rsidRPr="002F3C0A">
        <w:rPr>
          <w:bCs/>
        </w:rPr>
        <w:t xml:space="preserve"> </w:t>
      </w:r>
      <w:r w:rsidRPr="002F3C0A">
        <w:rPr>
          <w:bCs/>
        </w:rPr>
        <w:t>25, ал.</w:t>
      </w:r>
      <w:r w:rsidR="003372CA" w:rsidRPr="002F3C0A">
        <w:rPr>
          <w:bCs/>
        </w:rPr>
        <w:t xml:space="preserve"> </w:t>
      </w:r>
      <w:r w:rsidRPr="002F3C0A">
        <w:rPr>
          <w:bCs/>
        </w:rPr>
        <w:t>4 от Закона за администрацията и чл.</w:t>
      </w:r>
      <w:r w:rsidR="003372CA" w:rsidRPr="002F3C0A">
        <w:rPr>
          <w:bCs/>
        </w:rPr>
        <w:t xml:space="preserve"> </w:t>
      </w:r>
      <w:r w:rsidRPr="002F3C0A">
        <w:rPr>
          <w:bCs/>
        </w:rPr>
        <w:t>5, ал.</w:t>
      </w:r>
      <w:r w:rsidR="003372CA" w:rsidRPr="002F3C0A">
        <w:rPr>
          <w:bCs/>
        </w:rPr>
        <w:t xml:space="preserve"> </w:t>
      </w:r>
      <w:r w:rsidRPr="002F3C0A">
        <w:rPr>
          <w:bCs/>
        </w:rPr>
        <w:t>4 от Устройствения правилник на Министерството на регионалното развитие и благоустройството, приет с П</w:t>
      </w:r>
      <w:r w:rsidR="003372CA" w:rsidRPr="002F3C0A">
        <w:rPr>
          <w:bCs/>
        </w:rPr>
        <w:t>остановление</w:t>
      </w:r>
      <w:r w:rsidRPr="002F3C0A">
        <w:rPr>
          <w:bCs/>
        </w:rPr>
        <w:t xml:space="preserve"> № 171 </w:t>
      </w:r>
      <w:r w:rsidR="003372CA" w:rsidRPr="002F3C0A">
        <w:rPr>
          <w:bCs/>
        </w:rPr>
        <w:t xml:space="preserve">на Министерския съвет от </w:t>
      </w:r>
      <w:r w:rsidRPr="002F3C0A">
        <w:rPr>
          <w:bCs/>
        </w:rPr>
        <w:t xml:space="preserve">2017 г., </w:t>
      </w:r>
      <w:r w:rsidR="00CC062A" w:rsidRPr="002F3C0A">
        <w:rPr>
          <w:bCs/>
        </w:rPr>
        <w:t>(</w:t>
      </w:r>
      <w:proofErr w:type="spellStart"/>
      <w:r w:rsidR="00CC062A" w:rsidRPr="002F3C0A">
        <w:rPr>
          <w:bCs/>
        </w:rPr>
        <w:t>о</w:t>
      </w:r>
      <w:r w:rsidRPr="002F3C0A">
        <w:rPr>
          <w:bCs/>
          <w:iCs/>
        </w:rPr>
        <w:t>бн</w:t>
      </w:r>
      <w:proofErr w:type="spellEnd"/>
      <w:r w:rsidRPr="002F3C0A">
        <w:rPr>
          <w:bCs/>
          <w:iCs/>
        </w:rPr>
        <w:t>.</w:t>
      </w:r>
      <w:r w:rsidR="00CC062A" w:rsidRPr="002F3C0A">
        <w:rPr>
          <w:bCs/>
          <w:iCs/>
        </w:rPr>
        <w:t>,</w:t>
      </w:r>
      <w:r w:rsidRPr="002F3C0A">
        <w:rPr>
          <w:bCs/>
          <w:iCs/>
        </w:rPr>
        <w:t xml:space="preserve"> ДВ</w:t>
      </w:r>
      <w:r w:rsidR="00CC062A" w:rsidRPr="002F3C0A">
        <w:rPr>
          <w:bCs/>
          <w:iCs/>
        </w:rPr>
        <w:t>,</w:t>
      </w:r>
      <w:r w:rsidRPr="002F3C0A">
        <w:rPr>
          <w:bCs/>
          <w:iCs/>
        </w:rPr>
        <w:t xml:space="preserve"> бр.</w:t>
      </w:r>
      <w:r w:rsidR="00CC062A" w:rsidRPr="002F3C0A">
        <w:rPr>
          <w:bCs/>
          <w:iCs/>
        </w:rPr>
        <w:t xml:space="preserve"> </w:t>
      </w:r>
      <w:r w:rsidRPr="002F3C0A">
        <w:rPr>
          <w:bCs/>
          <w:iCs/>
        </w:rPr>
        <w:t>68 от 2017</w:t>
      </w:r>
      <w:r w:rsidR="00CC062A" w:rsidRPr="002F3C0A">
        <w:rPr>
          <w:bCs/>
          <w:iCs/>
        </w:rPr>
        <w:t xml:space="preserve"> </w:t>
      </w:r>
      <w:r w:rsidRPr="002F3C0A">
        <w:rPr>
          <w:bCs/>
          <w:iCs/>
        </w:rPr>
        <w:t>г.</w:t>
      </w:r>
      <w:r w:rsidR="00CC062A" w:rsidRPr="002F3C0A">
        <w:rPr>
          <w:bCs/>
          <w:iCs/>
        </w:rPr>
        <w:t>)</w:t>
      </w:r>
      <w:r w:rsidRPr="002F3C0A">
        <w:rPr>
          <w:bCs/>
        </w:rPr>
        <w:t xml:space="preserve"> и чл. 35 </w:t>
      </w:r>
      <w:r w:rsidR="00CC062A" w:rsidRPr="002F3C0A">
        <w:rPr>
          <w:bCs/>
        </w:rPr>
        <w:t>от</w:t>
      </w:r>
      <w:r w:rsidRPr="002F3C0A">
        <w:rPr>
          <w:bCs/>
        </w:rPr>
        <w:t xml:space="preserve"> Правилник</w:t>
      </w:r>
      <w:r w:rsidR="00CC062A" w:rsidRPr="002F3C0A">
        <w:rPr>
          <w:bCs/>
        </w:rPr>
        <w:t>а</w:t>
      </w:r>
      <w:r w:rsidRPr="002F3C0A">
        <w:rPr>
          <w:bCs/>
        </w:rPr>
        <w:t xml:space="preserve"> за прилагане на </w:t>
      </w:r>
      <w:r w:rsidR="00CC062A" w:rsidRPr="002F3C0A">
        <w:rPr>
          <w:bCs/>
        </w:rPr>
        <w:t>З</w:t>
      </w:r>
      <w:r w:rsidRPr="002F3C0A">
        <w:rPr>
          <w:bCs/>
        </w:rPr>
        <w:t>акона за регионалното развитие</w:t>
      </w:r>
      <w:r w:rsidR="00CC062A" w:rsidRPr="002F3C0A">
        <w:rPr>
          <w:bCs/>
        </w:rPr>
        <w:t>,</w:t>
      </w:r>
      <w:r w:rsidRPr="002F3C0A">
        <w:rPr>
          <w:bCs/>
        </w:rPr>
        <w:t xml:space="preserve"> приет с П</w:t>
      </w:r>
      <w:r w:rsidR="00CC062A" w:rsidRPr="002F3C0A">
        <w:rPr>
          <w:bCs/>
        </w:rPr>
        <w:t xml:space="preserve">остановление </w:t>
      </w:r>
      <w:r w:rsidRPr="002F3C0A">
        <w:rPr>
          <w:bCs/>
        </w:rPr>
        <w:t xml:space="preserve">№ 183 </w:t>
      </w:r>
      <w:r w:rsidR="00CC062A" w:rsidRPr="002F3C0A">
        <w:rPr>
          <w:bCs/>
        </w:rPr>
        <w:t>на Министерския съвет о</w:t>
      </w:r>
      <w:r w:rsidRPr="002F3C0A">
        <w:rPr>
          <w:bCs/>
        </w:rPr>
        <w:t>т 2020 г.</w:t>
      </w:r>
      <w:r w:rsidR="00CC062A" w:rsidRPr="002F3C0A">
        <w:rPr>
          <w:bCs/>
        </w:rPr>
        <w:t xml:space="preserve"> (</w:t>
      </w:r>
      <w:proofErr w:type="spellStart"/>
      <w:r w:rsidR="00CC062A" w:rsidRPr="002F3C0A">
        <w:rPr>
          <w:bCs/>
        </w:rPr>
        <w:t>о</w:t>
      </w:r>
      <w:r w:rsidRPr="002F3C0A">
        <w:rPr>
          <w:bCs/>
        </w:rPr>
        <w:t>бн</w:t>
      </w:r>
      <w:proofErr w:type="spellEnd"/>
      <w:r w:rsidRPr="002F3C0A">
        <w:rPr>
          <w:bCs/>
        </w:rPr>
        <w:t>.</w:t>
      </w:r>
      <w:r w:rsidR="00CC062A" w:rsidRPr="002F3C0A">
        <w:rPr>
          <w:bCs/>
        </w:rPr>
        <w:t>,</w:t>
      </w:r>
      <w:r w:rsidRPr="002F3C0A">
        <w:rPr>
          <w:bCs/>
        </w:rPr>
        <w:t xml:space="preserve"> ДВ</w:t>
      </w:r>
      <w:r w:rsidR="00CC062A" w:rsidRPr="002F3C0A">
        <w:rPr>
          <w:bCs/>
        </w:rPr>
        <w:t>,</w:t>
      </w:r>
      <w:r w:rsidRPr="002F3C0A">
        <w:rPr>
          <w:bCs/>
        </w:rPr>
        <w:t xml:space="preserve"> бр.</w:t>
      </w:r>
      <w:r w:rsidR="00CC062A" w:rsidRPr="002F3C0A">
        <w:rPr>
          <w:bCs/>
        </w:rPr>
        <w:t xml:space="preserve"> </w:t>
      </w:r>
      <w:r w:rsidRPr="002F3C0A">
        <w:rPr>
          <w:bCs/>
        </w:rPr>
        <w:t>70 от 2020 г.</w:t>
      </w:r>
      <w:r w:rsidR="00CC062A" w:rsidRPr="002F3C0A">
        <w:rPr>
          <w:bCs/>
        </w:rPr>
        <w:t>)</w:t>
      </w:r>
      <w:r w:rsidR="002F3C0A">
        <w:rPr>
          <w:bCs/>
        </w:rPr>
        <w:t>,</w:t>
      </w:r>
      <w:r w:rsidRPr="002F3C0A">
        <w:rPr>
          <w:bCs/>
        </w:rPr>
        <w:t xml:space="preserve"> във вр</w:t>
      </w:r>
      <w:r w:rsidR="00CC062A" w:rsidRPr="002F3C0A">
        <w:rPr>
          <w:bCs/>
        </w:rPr>
        <w:t>ъзка</w:t>
      </w:r>
      <w:r w:rsidRPr="002F3C0A">
        <w:rPr>
          <w:bCs/>
        </w:rPr>
        <w:t xml:space="preserve"> с чл. 18, ал. 15 от Закона за регионалното развитие</w:t>
      </w:r>
      <w:r w:rsidR="00CC062A" w:rsidRPr="002F3C0A">
        <w:rPr>
          <w:bCs/>
        </w:rPr>
        <w:t xml:space="preserve"> (ЗРР)</w:t>
      </w:r>
    </w:p>
    <w:p w14:paraId="7B959185" w14:textId="77777777" w:rsidR="0021761B" w:rsidRPr="002F3C0A" w:rsidRDefault="0021761B" w:rsidP="007B43D4">
      <w:pPr>
        <w:spacing w:line="276" w:lineRule="auto"/>
        <w:ind w:right="-1" w:firstLine="698"/>
        <w:jc w:val="both"/>
        <w:rPr>
          <w:b/>
        </w:rPr>
      </w:pPr>
    </w:p>
    <w:p w14:paraId="33FC833E" w14:textId="56D804D1" w:rsidR="0021761B" w:rsidRPr="002F3C0A" w:rsidRDefault="009C16FE" w:rsidP="007B43D4">
      <w:pPr>
        <w:spacing w:line="276" w:lineRule="auto"/>
        <w:ind w:right="-1" w:firstLine="698"/>
        <w:jc w:val="center"/>
        <w:rPr>
          <w:b/>
        </w:rPr>
      </w:pPr>
      <w:r w:rsidRPr="002F3C0A">
        <w:rPr>
          <w:b/>
        </w:rPr>
        <w:t>У Т В Ъ Р Ж Д А В А М</w:t>
      </w:r>
      <w:r w:rsidR="0021761B" w:rsidRPr="002F3C0A">
        <w:rPr>
          <w:b/>
        </w:rPr>
        <w:t>:</w:t>
      </w:r>
    </w:p>
    <w:p w14:paraId="7943B8F6" w14:textId="77777777" w:rsidR="0021761B" w:rsidRPr="002F3C0A" w:rsidRDefault="0021761B" w:rsidP="007B43D4">
      <w:pPr>
        <w:spacing w:line="276" w:lineRule="auto"/>
        <w:ind w:right="-1" w:firstLine="698"/>
        <w:jc w:val="center"/>
      </w:pPr>
    </w:p>
    <w:p w14:paraId="5FEC158A" w14:textId="561B055B" w:rsidR="0021761B" w:rsidRPr="002F3C0A" w:rsidRDefault="0021761B" w:rsidP="007B43D4">
      <w:pPr>
        <w:spacing w:line="276" w:lineRule="auto"/>
        <w:ind w:right="-1" w:firstLine="698"/>
        <w:jc w:val="both"/>
        <w:rPr>
          <w:bCs/>
        </w:rPr>
      </w:pPr>
      <w:r w:rsidRPr="002F3C0A">
        <w:rPr>
          <w:bCs/>
        </w:rPr>
        <w:t>Поименен състав на Регионалния съвет за развитие (РСР) на Югоизточен регион за планиране:</w:t>
      </w:r>
    </w:p>
    <w:p w14:paraId="65A9485A" w14:textId="77777777" w:rsidR="007B43D4" w:rsidRPr="002F3C0A" w:rsidRDefault="007B43D4" w:rsidP="007B43D4">
      <w:pPr>
        <w:spacing w:line="276" w:lineRule="auto"/>
        <w:ind w:right="-1" w:firstLine="698"/>
        <w:jc w:val="both"/>
        <w:rPr>
          <w:bCs/>
        </w:rPr>
      </w:pPr>
    </w:p>
    <w:p w14:paraId="3B949899" w14:textId="7D22CDD8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>I. Членове с право на глас по чл. 18, ал. 4, т. 1 и т. 2 от ЗРР при вземането на всички решения от компетентността на РСР, във  връзка с чл. 19 от ЗРР :</w:t>
      </w:r>
    </w:p>
    <w:p w14:paraId="4EAEF993" w14:textId="616693DD" w:rsidR="0021761B" w:rsidRPr="002F3C0A" w:rsidRDefault="00262250" w:rsidP="007B43D4">
      <w:pPr>
        <w:numPr>
          <w:ilvl w:val="0"/>
          <w:numId w:val="1"/>
        </w:numPr>
        <w:spacing w:line="276" w:lineRule="auto"/>
        <w:ind w:right="-1"/>
        <w:jc w:val="both"/>
      </w:pPr>
      <w:r w:rsidRPr="002F3C0A">
        <w:t>Владимир Крумов</w:t>
      </w:r>
      <w:r w:rsidR="0021761B" w:rsidRPr="002F3C0A">
        <w:t xml:space="preserve"> – областен управител на област Бургас</w:t>
      </w:r>
      <w:r w:rsidR="00ED4749" w:rsidRPr="002F3C0A">
        <w:t>;</w:t>
      </w:r>
    </w:p>
    <w:p w14:paraId="29A96DFF" w14:textId="5956A996" w:rsidR="0021761B" w:rsidRPr="002F3C0A" w:rsidRDefault="00262250" w:rsidP="007B43D4">
      <w:pPr>
        <w:numPr>
          <w:ilvl w:val="0"/>
          <w:numId w:val="1"/>
        </w:numPr>
        <w:spacing w:line="276" w:lineRule="auto"/>
        <w:ind w:right="-1"/>
        <w:jc w:val="both"/>
      </w:pPr>
      <w:r w:rsidRPr="002F3C0A">
        <w:t>Неделчо Маринов</w:t>
      </w:r>
      <w:r w:rsidR="0021761B" w:rsidRPr="002F3C0A">
        <w:t xml:space="preserve"> - областен управител на област Стара Загора</w:t>
      </w:r>
      <w:r w:rsidR="00ED4749" w:rsidRPr="002F3C0A">
        <w:t>;</w:t>
      </w:r>
    </w:p>
    <w:p w14:paraId="63ED9132" w14:textId="17436A25" w:rsidR="0021761B" w:rsidRPr="002F3C0A" w:rsidRDefault="00D5432B" w:rsidP="007B43D4">
      <w:pPr>
        <w:numPr>
          <w:ilvl w:val="0"/>
          <w:numId w:val="1"/>
        </w:numPr>
        <w:spacing w:line="276" w:lineRule="auto"/>
        <w:ind w:right="-1"/>
        <w:jc w:val="both"/>
      </w:pPr>
      <w:r w:rsidRPr="002F3C0A">
        <w:t xml:space="preserve">Чавдар </w:t>
      </w:r>
      <w:proofErr w:type="spellStart"/>
      <w:r w:rsidRPr="002F3C0A">
        <w:t>Божурски</w:t>
      </w:r>
      <w:proofErr w:type="spellEnd"/>
      <w:r w:rsidR="0021761B" w:rsidRPr="002F3C0A">
        <w:t xml:space="preserve"> - областен управител на област Сливен</w:t>
      </w:r>
      <w:r w:rsidR="00ED4749" w:rsidRPr="002F3C0A">
        <w:t>;</w:t>
      </w:r>
    </w:p>
    <w:p w14:paraId="2BE828E5" w14:textId="6352BC99" w:rsidR="0021761B" w:rsidRPr="002F3C0A" w:rsidRDefault="00723640" w:rsidP="007B43D4">
      <w:pPr>
        <w:numPr>
          <w:ilvl w:val="0"/>
          <w:numId w:val="1"/>
        </w:numPr>
        <w:spacing w:line="276" w:lineRule="auto"/>
        <w:ind w:right="-1"/>
        <w:jc w:val="both"/>
      </w:pPr>
      <w:r w:rsidRPr="002F3C0A">
        <w:t>Николай Костадинов</w:t>
      </w:r>
      <w:r w:rsidR="0021761B" w:rsidRPr="002F3C0A">
        <w:t xml:space="preserve"> - областен управител на област Ямбол</w:t>
      </w:r>
      <w:r w:rsidR="00ED4749" w:rsidRPr="002F3C0A">
        <w:t>;</w:t>
      </w:r>
    </w:p>
    <w:p w14:paraId="1C32B5CC" w14:textId="77777777" w:rsidR="0084264E" w:rsidRPr="002F3C0A" w:rsidRDefault="0084264E" w:rsidP="0084264E">
      <w:pPr>
        <w:spacing w:line="276" w:lineRule="auto"/>
        <w:ind w:left="360" w:right="-1" w:firstLine="0"/>
        <w:jc w:val="both"/>
      </w:pPr>
    </w:p>
    <w:p w14:paraId="3131594A" w14:textId="77777777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>Представители на общините от област Бургас:</w:t>
      </w:r>
    </w:p>
    <w:p w14:paraId="4D3B2DBF" w14:textId="10A917CE" w:rsidR="0021761B" w:rsidRPr="002F3C0A" w:rsidRDefault="0021761B" w:rsidP="007B43D4">
      <w:pPr>
        <w:numPr>
          <w:ilvl w:val="0"/>
          <w:numId w:val="1"/>
        </w:numPr>
        <w:spacing w:line="276" w:lineRule="auto"/>
        <w:ind w:right="-1"/>
        <w:jc w:val="both"/>
      </w:pPr>
      <w:r w:rsidRPr="002F3C0A">
        <w:t>Димитър Николов – кмет на община Бургас</w:t>
      </w:r>
      <w:r w:rsidR="009D29F3" w:rsidRPr="002F3C0A">
        <w:t>;</w:t>
      </w:r>
    </w:p>
    <w:p w14:paraId="7256C543" w14:textId="6D431767" w:rsidR="0021761B" w:rsidRPr="002F3C0A" w:rsidRDefault="0021761B" w:rsidP="007B43D4">
      <w:pPr>
        <w:numPr>
          <w:ilvl w:val="0"/>
          <w:numId w:val="1"/>
        </w:numPr>
        <w:spacing w:line="276" w:lineRule="auto"/>
        <w:ind w:right="-1"/>
        <w:jc w:val="both"/>
      </w:pPr>
      <w:r w:rsidRPr="002F3C0A">
        <w:t>Марин Димов - кмет на община Царево</w:t>
      </w:r>
      <w:r w:rsidR="009D29F3" w:rsidRPr="002F3C0A">
        <w:t>;</w:t>
      </w:r>
    </w:p>
    <w:p w14:paraId="05DA831F" w14:textId="3D70AA3F" w:rsidR="0021761B" w:rsidRPr="002F3C0A" w:rsidRDefault="0021761B" w:rsidP="007B43D4">
      <w:pPr>
        <w:numPr>
          <w:ilvl w:val="0"/>
          <w:numId w:val="1"/>
        </w:numPr>
        <w:spacing w:line="276" w:lineRule="auto"/>
        <w:ind w:right="-1"/>
        <w:jc w:val="both"/>
      </w:pPr>
      <w:r w:rsidRPr="002F3C0A">
        <w:t xml:space="preserve">Иван </w:t>
      </w:r>
      <w:proofErr w:type="spellStart"/>
      <w:r w:rsidRPr="002F3C0A">
        <w:t>Гайков</w:t>
      </w:r>
      <w:proofErr w:type="spellEnd"/>
      <w:r w:rsidRPr="002F3C0A">
        <w:t xml:space="preserve"> - кмет на община Приморско</w:t>
      </w:r>
      <w:r w:rsidR="009D29F3" w:rsidRPr="002F3C0A">
        <w:t>;</w:t>
      </w:r>
    </w:p>
    <w:p w14:paraId="2AE4DF68" w14:textId="72E36D1E" w:rsidR="0021761B" w:rsidRPr="002F3C0A" w:rsidRDefault="0021761B" w:rsidP="007B43D4">
      <w:pPr>
        <w:numPr>
          <w:ilvl w:val="0"/>
          <w:numId w:val="1"/>
        </w:numPr>
        <w:spacing w:line="276" w:lineRule="auto"/>
        <w:ind w:right="-1"/>
        <w:jc w:val="both"/>
      </w:pPr>
      <w:r w:rsidRPr="002F3C0A">
        <w:t>Васил Едрев – кмет на община Айтос</w:t>
      </w:r>
      <w:r w:rsidR="009D29F3" w:rsidRPr="002F3C0A">
        <w:t>;</w:t>
      </w:r>
    </w:p>
    <w:p w14:paraId="2FA0251B" w14:textId="6E2CB48A" w:rsidR="0021761B" w:rsidRPr="002F3C0A" w:rsidRDefault="00813C44" w:rsidP="007B43D4">
      <w:pPr>
        <w:numPr>
          <w:ilvl w:val="0"/>
          <w:numId w:val="1"/>
        </w:numPr>
        <w:spacing w:line="276" w:lineRule="auto"/>
        <w:ind w:right="-1"/>
        <w:jc w:val="both"/>
      </w:pPr>
      <w:r w:rsidRPr="002F3C0A">
        <w:t>Николай Димитров</w:t>
      </w:r>
      <w:r w:rsidR="0021761B" w:rsidRPr="002F3C0A">
        <w:t xml:space="preserve"> – </w:t>
      </w:r>
      <w:r w:rsidRPr="002F3C0A">
        <w:t>кмет на община Несебър</w:t>
      </w:r>
      <w:r w:rsidR="009D29F3" w:rsidRPr="002F3C0A">
        <w:t>;</w:t>
      </w:r>
    </w:p>
    <w:p w14:paraId="2DBC4617" w14:textId="3105F492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Заместници: </w:t>
      </w:r>
    </w:p>
    <w:p w14:paraId="2AD9AC8F" w14:textId="6F151E2A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 xml:space="preserve">Илиян Янчев  - кмет на </w:t>
      </w:r>
      <w:r w:rsidR="00D40118" w:rsidRPr="002F3C0A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бщина Малко Търново</w:t>
      </w:r>
      <w:r w:rsidR="009D29F3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BBDB95F" w14:textId="40C9DDA0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Иван Алексиев – кмет на община Поморие</w:t>
      </w:r>
      <w:r w:rsidR="009D29F3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87D6008" w14:textId="07393FBC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Тихомир Янакиев - кмет на община Созопол</w:t>
      </w:r>
      <w:r w:rsidR="009D29F3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CD9E9C0" w14:textId="20A630F9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Димитър Гавазов - кмет на община Сунгурларе</w:t>
      </w:r>
      <w:r w:rsidR="009D29F3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EE9323C" w14:textId="3707EE5B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Иван Кичев - кмет на община Средец</w:t>
      </w:r>
      <w:r w:rsidR="009D29F3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2338E637" w14:textId="77777777" w:rsidR="0021761B" w:rsidRPr="002F3C0A" w:rsidRDefault="0021761B" w:rsidP="007B43D4">
      <w:pPr>
        <w:spacing w:line="276" w:lineRule="auto"/>
        <w:ind w:firstLine="0"/>
        <w:jc w:val="both"/>
      </w:pPr>
      <w:r w:rsidRPr="002F3C0A">
        <w:t>Представители на общините от област Сливен:</w:t>
      </w:r>
    </w:p>
    <w:p w14:paraId="58E48B38" w14:textId="61E96DA0" w:rsidR="0021761B" w:rsidRPr="002F3C0A" w:rsidRDefault="0021761B" w:rsidP="007B43D4">
      <w:pPr>
        <w:spacing w:line="276" w:lineRule="auto"/>
        <w:ind w:firstLine="0"/>
        <w:jc w:val="both"/>
      </w:pPr>
      <w:r w:rsidRPr="002F3C0A">
        <w:t>10. Стефан Радев – кмет на община Сливен</w:t>
      </w:r>
      <w:r w:rsidR="003F3822" w:rsidRPr="002F3C0A">
        <w:t>;</w:t>
      </w:r>
    </w:p>
    <w:p w14:paraId="55CFF192" w14:textId="6B450CA6" w:rsidR="0021761B" w:rsidRPr="002F3C0A" w:rsidRDefault="0021761B" w:rsidP="007B43D4">
      <w:pPr>
        <w:spacing w:line="276" w:lineRule="auto"/>
        <w:ind w:firstLine="0"/>
        <w:jc w:val="both"/>
      </w:pPr>
      <w:r w:rsidRPr="002F3C0A">
        <w:t>11. Галя Захариева - кмет на община Нова Загора</w:t>
      </w:r>
      <w:r w:rsidR="003F3822" w:rsidRPr="002F3C0A">
        <w:t>;</w:t>
      </w:r>
    </w:p>
    <w:p w14:paraId="257350B9" w14:textId="77777777" w:rsidR="0021761B" w:rsidRPr="002F3C0A" w:rsidRDefault="0021761B" w:rsidP="007B43D4">
      <w:pPr>
        <w:spacing w:line="276" w:lineRule="auto"/>
        <w:ind w:firstLine="0"/>
        <w:jc w:val="both"/>
      </w:pPr>
      <w:r w:rsidRPr="002F3C0A">
        <w:t>Заместници:</w:t>
      </w:r>
    </w:p>
    <w:p w14:paraId="53EC8526" w14:textId="78063210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 xml:space="preserve">Коста </w:t>
      </w:r>
      <w:proofErr w:type="spellStart"/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Каранашев</w:t>
      </w:r>
      <w:proofErr w:type="spellEnd"/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 xml:space="preserve"> – кмет на община Котел</w:t>
      </w:r>
      <w:r w:rsidR="003F3822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3BCE8A2" w14:textId="1CC558A3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 xml:space="preserve">Мария </w:t>
      </w:r>
      <w:proofErr w:type="spellStart"/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Гвоздейкова</w:t>
      </w:r>
      <w:proofErr w:type="spellEnd"/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 xml:space="preserve"> - Златева – кмет на община Твърдица</w:t>
      </w:r>
      <w:r w:rsidR="003F3822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13562EB" w14:textId="77777777" w:rsidR="0021761B" w:rsidRPr="002F3C0A" w:rsidRDefault="0021761B" w:rsidP="007B43D4">
      <w:pPr>
        <w:spacing w:line="276" w:lineRule="auto"/>
        <w:ind w:firstLine="0"/>
        <w:jc w:val="both"/>
      </w:pPr>
      <w:r w:rsidRPr="002F3C0A">
        <w:t>Представители на общините от област Стара Загора:</w:t>
      </w:r>
    </w:p>
    <w:p w14:paraId="2820C9EF" w14:textId="2D7EC7D6" w:rsidR="0021761B" w:rsidRPr="002F3C0A" w:rsidRDefault="0021761B" w:rsidP="007B43D4">
      <w:pPr>
        <w:spacing w:line="276" w:lineRule="auto"/>
        <w:ind w:firstLine="0"/>
        <w:jc w:val="both"/>
      </w:pPr>
      <w:r w:rsidRPr="002F3C0A">
        <w:t>12. Живко Тодоров – кмет на община Стара Загора</w:t>
      </w:r>
      <w:r w:rsidR="003F3822" w:rsidRPr="002F3C0A">
        <w:t>;</w:t>
      </w:r>
    </w:p>
    <w:p w14:paraId="0CEF9358" w14:textId="40FB0714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13. Ивайло </w:t>
      </w:r>
      <w:proofErr w:type="spellStart"/>
      <w:r w:rsidRPr="002F3C0A">
        <w:t>Крачолов</w:t>
      </w:r>
      <w:proofErr w:type="spellEnd"/>
      <w:r w:rsidRPr="002F3C0A">
        <w:t xml:space="preserve"> – кмет на община Чирпан</w:t>
      </w:r>
      <w:r w:rsidR="003F3822" w:rsidRPr="002F3C0A">
        <w:t>;</w:t>
      </w:r>
    </w:p>
    <w:p w14:paraId="5DF44F50" w14:textId="244B249E" w:rsidR="0021761B" w:rsidRPr="002F3C0A" w:rsidRDefault="0021761B" w:rsidP="007B43D4">
      <w:pPr>
        <w:spacing w:line="276" w:lineRule="auto"/>
        <w:ind w:firstLine="0"/>
        <w:jc w:val="both"/>
      </w:pPr>
      <w:r w:rsidRPr="002F3C0A">
        <w:t>14. Николай Колев – кмет на община Гълъбово</w:t>
      </w:r>
      <w:r w:rsidR="003F3822" w:rsidRPr="002F3C0A">
        <w:t>;</w:t>
      </w:r>
    </w:p>
    <w:p w14:paraId="3A880D47" w14:textId="6C865E41" w:rsidR="0021761B" w:rsidRPr="002F3C0A" w:rsidRDefault="0021761B" w:rsidP="007B43D4">
      <w:pPr>
        <w:spacing w:line="276" w:lineRule="auto"/>
        <w:ind w:firstLine="0"/>
        <w:jc w:val="both"/>
      </w:pPr>
      <w:r w:rsidRPr="002F3C0A">
        <w:t>15. Галина Стоянова – кмет на община Казанлък</w:t>
      </w:r>
      <w:r w:rsidR="003F3822" w:rsidRPr="002F3C0A">
        <w:t>;</w:t>
      </w:r>
    </w:p>
    <w:p w14:paraId="10721D03" w14:textId="77777777" w:rsidR="0021761B" w:rsidRPr="002F3C0A" w:rsidRDefault="0021761B" w:rsidP="007B43D4">
      <w:pPr>
        <w:spacing w:line="276" w:lineRule="auto"/>
        <w:ind w:firstLine="0"/>
        <w:jc w:val="both"/>
      </w:pPr>
      <w:r w:rsidRPr="002F3C0A">
        <w:t>Заместници:</w:t>
      </w:r>
    </w:p>
    <w:p w14:paraId="04CFAE39" w14:textId="6EC490DC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Георги Петров – кмет на община Раднево</w:t>
      </w:r>
      <w:r w:rsidR="003F3822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2E5B61AD" w14:textId="77893AB6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Кънчо Папазов – кмет на община Гурково</w:t>
      </w:r>
      <w:r w:rsidR="003F3822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2BF00B2" w14:textId="589EA699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 xml:space="preserve">Иса </w:t>
      </w:r>
      <w:proofErr w:type="spellStart"/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Бесоолу</w:t>
      </w:r>
      <w:proofErr w:type="spellEnd"/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 xml:space="preserve"> – кмет на община Павел баня</w:t>
      </w:r>
      <w:r w:rsidR="003F3822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8D6D66F" w14:textId="464FC62E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Николай Кънев – Председател на Общински съвет Николаево</w:t>
      </w:r>
      <w:r w:rsidR="003F3822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4ED5CEE" w14:textId="77777777" w:rsidR="0021761B" w:rsidRPr="002F3C0A" w:rsidRDefault="0021761B" w:rsidP="007B43D4">
      <w:pPr>
        <w:spacing w:line="276" w:lineRule="auto"/>
        <w:ind w:firstLine="0"/>
        <w:jc w:val="both"/>
      </w:pPr>
      <w:r w:rsidRPr="002F3C0A">
        <w:t>Представители от общините от област Ямбол:</w:t>
      </w:r>
    </w:p>
    <w:p w14:paraId="0112F300" w14:textId="6F823B13" w:rsidR="0021761B" w:rsidRPr="002F3C0A" w:rsidRDefault="0021761B" w:rsidP="007B43D4">
      <w:pPr>
        <w:spacing w:line="276" w:lineRule="auto"/>
        <w:ind w:firstLine="0"/>
        <w:jc w:val="both"/>
      </w:pPr>
      <w:r w:rsidRPr="002F3C0A">
        <w:t xml:space="preserve">16. Валентин </w:t>
      </w:r>
      <w:proofErr w:type="spellStart"/>
      <w:r w:rsidRPr="002F3C0A">
        <w:t>Ревански</w:t>
      </w:r>
      <w:proofErr w:type="spellEnd"/>
      <w:r w:rsidRPr="002F3C0A">
        <w:t xml:space="preserve"> – кмет на община Ямбол</w:t>
      </w:r>
      <w:r w:rsidR="003F3822" w:rsidRPr="002F3C0A">
        <w:t>;</w:t>
      </w:r>
    </w:p>
    <w:p w14:paraId="7575F665" w14:textId="06B28FEC" w:rsidR="0021761B" w:rsidRPr="002F3C0A" w:rsidRDefault="0021761B" w:rsidP="007B43D4">
      <w:pPr>
        <w:spacing w:line="276" w:lineRule="auto"/>
        <w:ind w:firstLine="0"/>
        <w:jc w:val="both"/>
      </w:pPr>
      <w:r w:rsidRPr="002F3C0A">
        <w:t>17. Христо Христов – кмет на община Болярово</w:t>
      </w:r>
      <w:r w:rsidR="003F3822" w:rsidRPr="002F3C0A">
        <w:t>;</w:t>
      </w:r>
    </w:p>
    <w:p w14:paraId="497A67DE" w14:textId="77777777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>Заместници:</w:t>
      </w:r>
    </w:p>
    <w:p w14:paraId="77EF8E21" w14:textId="5C1AEE1F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Антон Шиков – председател на Об</w:t>
      </w:r>
      <w:r w:rsidR="00D40118" w:rsidRPr="002F3C0A">
        <w:rPr>
          <w:rFonts w:ascii="Times New Roman" w:eastAsia="Times New Roman" w:hAnsi="Times New Roman"/>
          <w:sz w:val="24"/>
          <w:szCs w:val="24"/>
          <w:lang w:eastAsia="bg-BG"/>
        </w:rPr>
        <w:t>щински съвет</w:t>
      </w: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 xml:space="preserve"> Ямбол</w:t>
      </w:r>
      <w:r w:rsidR="003F3822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3B96E3E" w14:textId="395A730B" w:rsidR="0021761B" w:rsidRPr="002F3C0A" w:rsidRDefault="0021761B" w:rsidP="007B43D4">
      <w:pPr>
        <w:pStyle w:val="ListParagraph"/>
        <w:numPr>
          <w:ilvl w:val="0"/>
          <w:numId w:val="2"/>
        </w:numPr>
        <w:ind w:right="-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F3C0A">
        <w:rPr>
          <w:rFonts w:ascii="Times New Roman" w:eastAsia="Times New Roman" w:hAnsi="Times New Roman"/>
          <w:sz w:val="24"/>
          <w:szCs w:val="24"/>
          <w:lang w:eastAsia="bg-BG"/>
        </w:rPr>
        <w:t>Атанас Киров – кмет на община Стралджа</w:t>
      </w:r>
      <w:r w:rsidR="003F3822" w:rsidRPr="002F3C0A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BC6FF9D" w14:textId="7DDE86E2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>II. Наблюдатели с право на съвещателен глас, по чл.18, ал.13, т.6-11 от ЗРР, които имат право на глас, единствено при приемането на решения по чл. 19, ал. 1, т. 3 от ЗРР:</w:t>
      </w:r>
    </w:p>
    <w:p w14:paraId="07D03DEE" w14:textId="1D230D05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18. Людмила Величкова </w:t>
      </w:r>
      <w:r w:rsidR="007439D6" w:rsidRPr="002F3C0A">
        <w:t>–</w:t>
      </w:r>
      <w:r w:rsidR="00D40118" w:rsidRPr="002F3C0A">
        <w:t xml:space="preserve"> Национално сдружение на общините в Република България</w:t>
      </w:r>
      <w:r w:rsidR="007439D6" w:rsidRPr="002F3C0A">
        <w:t>,</w:t>
      </w:r>
      <w:r w:rsidR="00D40118" w:rsidRPr="002F3C0A">
        <w:t xml:space="preserve"> </w:t>
      </w:r>
      <w:r w:rsidR="007439D6" w:rsidRPr="002F3C0A">
        <w:t>управител на НСОРБ Актив</w:t>
      </w:r>
      <w:r w:rsidRPr="002F3C0A">
        <w:t xml:space="preserve"> - представител на Н</w:t>
      </w:r>
      <w:r w:rsidR="00D40118" w:rsidRPr="002F3C0A">
        <w:t>СОРБ</w:t>
      </w:r>
      <w:r w:rsidRPr="002F3C0A">
        <w:t>;</w:t>
      </w:r>
    </w:p>
    <w:p w14:paraId="5AE48F07" w14:textId="261A2436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>Заместник: Юлия Иванова</w:t>
      </w:r>
      <w:r w:rsidR="00C07857" w:rsidRPr="002F3C0A">
        <w:t>,</w:t>
      </w:r>
      <w:r w:rsidRPr="002F3C0A">
        <w:t xml:space="preserve"> </w:t>
      </w:r>
      <w:r w:rsidR="00C07857" w:rsidRPr="002F3C0A">
        <w:t>експерт „Местни бюджети“ в НСОРБ</w:t>
      </w:r>
      <w:r w:rsidRPr="002F3C0A">
        <w:t xml:space="preserve"> - представител на Н</w:t>
      </w:r>
      <w:r w:rsidR="00D40118" w:rsidRPr="002F3C0A">
        <w:t>СОРБ</w:t>
      </w:r>
      <w:r w:rsidRPr="002F3C0A">
        <w:t>;</w:t>
      </w:r>
    </w:p>
    <w:p w14:paraId="0D4FE8E5" w14:textId="79EB5400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19. Иван Костадинов – председател на СРС на КТ „Подкрепа“ </w:t>
      </w:r>
      <w:r w:rsidR="003F3822" w:rsidRPr="002F3C0A">
        <w:t>–</w:t>
      </w:r>
      <w:r w:rsidRPr="002F3C0A">
        <w:t xml:space="preserve"> Бургас</w:t>
      </w:r>
      <w:r w:rsidR="00901318" w:rsidRPr="002F3C0A">
        <w:t>, представител на национално представените организации на работниците и служителите</w:t>
      </w:r>
      <w:r w:rsidR="003F3822" w:rsidRPr="002F3C0A">
        <w:t>;</w:t>
      </w:r>
    </w:p>
    <w:p w14:paraId="4DA65B81" w14:textId="0CDE89C8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lastRenderedPageBreak/>
        <w:t>20. Тодор Капитанов (</w:t>
      </w:r>
      <w:proofErr w:type="spellStart"/>
      <w:r w:rsidRPr="002F3C0A">
        <w:t>Вице</w:t>
      </w:r>
      <w:proofErr w:type="spellEnd"/>
      <w:r w:rsidRPr="002F3C0A">
        <w:t>-президент на КНСБ) - представител на национално представените организации на работниците и служителите</w:t>
      </w:r>
      <w:r w:rsidR="003F3822" w:rsidRPr="002F3C0A">
        <w:t>;</w:t>
      </w:r>
    </w:p>
    <w:p w14:paraId="02113431" w14:textId="3A1DCEDF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21. Тодор </w:t>
      </w:r>
      <w:proofErr w:type="spellStart"/>
      <w:r w:rsidRPr="002F3C0A">
        <w:t>Демирков</w:t>
      </w:r>
      <w:proofErr w:type="spellEnd"/>
      <w:r w:rsidRPr="002F3C0A">
        <w:t xml:space="preserve"> – председател на Бургаска търговско-промишлена палата</w:t>
      </w:r>
      <w:r w:rsidR="008155B4" w:rsidRPr="002F3C0A">
        <w:t>, представител на национално представените организации на работодателите</w:t>
      </w:r>
      <w:r w:rsidR="003F3822" w:rsidRPr="002F3C0A">
        <w:t>;</w:t>
      </w:r>
    </w:p>
    <w:p w14:paraId="690BE47C" w14:textId="77B98B6C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22. </w:t>
      </w:r>
      <w:r w:rsidR="008155B4" w:rsidRPr="002F3C0A">
        <w:t>Теодора Пехливанова</w:t>
      </w:r>
      <w:r w:rsidRPr="002F3C0A">
        <w:t xml:space="preserve"> –</w:t>
      </w:r>
      <w:r w:rsidR="008155B4" w:rsidRPr="002F3C0A">
        <w:t xml:space="preserve"> </w:t>
      </w:r>
      <w:r w:rsidRPr="002F3C0A">
        <w:t xml:space="preserve">член на УС на </w:t>
      </w:r>
      <w:r w:rsidR="008155B4" w:rsidRPr="002F3C0A">
        <w:t>Асоциацията на индустриалния капитал в България, представител на национално представените организации на работодателите</w:t>
      </w:r>
      <w:r w:rsidR="003F3822" w:rsidRPr="002F3C0A">
        <w:t>;</w:t>
      </w:r>
    </w:p>
    <w:p w14:paraId="01385D5F" w14:textId="18BE78F9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23. </w:t>
      </w:r>
      <w:r w:rsidR="00CC7E28" w:rsidRPr="002F3C0A">
        <w:t>проф. д-р Дарина Георгиева Заимова, зам. ректор НМД в Тракийски университет - Стара Загора – представител на висшите училища</w:t>
      </w:r>
      <w:r w:rsidRPr="002F3C0A">
        <w:t xml:space="preserve"> (представител на висшите училища в съответния регион за планиране от ниво 2)</w:t>
      </w:r>
      <w:r w:rsidR="003F3822" w:rsidRPr="002F3C0A">
        <w:t>;</w:t>
      </w:r>
    </w:p>
    <w:p w14:paraId="5E33B110" w14:textId="64BF85A4" w:rsidR="00581373" w:rsidRPr="002F3C0A" w:rsidRDefault="00581373" w:rsidP="007B43D4">
      <w:pPr>
        <w:spacing w:line="276" w:lineRule="auto"/>
        <w:ind w:right="-1" w:firstLine="0"/>
        <w:jc w:val="both"/>
      </w:pPr>
      <w:r w:rsidRPr="002F3C0A">
        <w:t>Заместник: Проф. д-р Милен Балтов – Ректор на Бургаски свободен университет;</w:t>
      </w:r>
    </w:p>
    <w:p w14:paraId="6A62BB15" w14:textId="1921DF29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24. </w:t>
      </w:r>
      <w:r w:rsidR="00C513D7" w:rsidRPr="002F3C0A">
        <w:t>Катя Горанова – управител на "</w:t>
      </w:r>
      <w:proofErr w:type="spellStart"/>
      <w:r w:rsidR="00C513D7" w:rsidRPr="002F3C0A">
        <w:t>Джимекс</w:t>
      </w:r>
      <w:proofErr w:type="spellEnd"/>
      <w:r w:rsidR="00C513D7" w:rsidRPr="002F3C0A">
        <w:t xml:space="preserve"> логистик" ООД, гр. Бургас</w:t>
      </w:r>
      <w:r w:rsidRPr="002F3C0A">
        <w:t xml:space="preserve"> - представител на икономическия сектор от група предприятия „малки/</w:t>
      </w:r>
      <w:proofErr w:type="spellStart"/>
      <w:r w:rsidRPr="002F3C0A">
        <w:t>микропредприятия</w:t>
      </w:r>
      <w:proofErr w:type="spellEnd"/>
      <w:r w:rsidRPr="002F3C0A">
        <w:t>“</w:t>
      </w:r>
      <w:r w:rsidR="003F3822" w:rsidRPr="002F3C0A">
        <w:t>;</w:t>
      </w:r>
    </w:p>
    <w:p w14:paraId="68B00FF6" w14:textId="037B6C4B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25. </w:t>
      </w:r>
      <w:proofErr w:type="spellStart"/>
      <w:r w:rsidR="00C513D7" w:rsidRPr="002F3C0A">
        <w:t>Семир</w:t>
      </w:r>
      <w:proofErr w:type="spellEnd"/>
      <w:r w:rsidR="00C513D7" w:rsidRPr="002F3C0A">
        <w:t xml:space="preserve"> </w:t>
      </w:r>
      <w:proofErr w:type="spellStart"/>
      <w:r w:rsidR="00C513D7" w:rsidRPr="002F3C0A">
        <w:t>Абумелих</w:t>
      </w:r>
      <w:proofErr w:type="spellEnd"/>
      <w:r w:rsidRPr="002F3C0A">
        <w:t xml:space="preserve"> –</w:t>
      </w:r>
      <w:r w:rsidR="00C513D7" w:rsidRPr="002F3C0A">
        <w:t xml:space="preserve"> прокурист на</w:t>
      </w:r>
      <w:r w:rsidRPr="002F3C0A">
        <w:t xml:space="preserve"> УМБАЛ „Дева Мария“</w:t>
      </w:r>
      <w:r w:rsidR="00C513D7" w:rsidRPr="002F3C0A">
        <w:t>, гр. Бургас</w:t>
      </w:r>
      <w:r w:rsidRPr="002F3C0A">
        <w:t xml:space="preserve"> </w:t>
      </w:r>
      <w:r w:rsidR="00C513D7" w:rsidRPr="002F3C0A">
        <w:t xml:space="preserve">– </w:t>
      </w:r>
      <w:r w:rsidRPr="002F3C0A">
        <w:t>представител на икономическия сектор от група „средни предприятия“</w:t>
      </w:r>
      <w:r w:rsidR="003F3822" w:rsidRPr="002F3C0A">
        <w:t>;</w:t>
      </w:r>
    </w:p>
    <w:p w14:paraId="456134EC" w14:textId="319A9176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Заместник: </w:t>
      </w:r>
      <w:r w:rsidR="00C513D7" w:rsidRPr="002F3C0A">
        <w:t>д-р Христо Якимов – управител на УМБАЛ „Дева Мария“, гр. Бургас</w:t>
      </w:r>
      <w:r w:rsidR="003F3822" w:rsidRPr="002F3C0A">
        <w:t>;</w:t>
      </w:r>
    </w:p>
    <w:p w14:paraId="7F95018C" w14:textId="336B0692" w:rsidR="00C513D7" w:rsidRPr="002F3C0A" w:rsidRDefault="00C513D7" w:rsidP="007B43D4">
      <w:pPr>
        <w:spacing w:line="276" w:lineRule="auto"/>
        <w:ind w:right="-1" w:firstLine="0"/>
        <w:jc w:val="both"/>
      </w:pPr>
      <w:r w:rsidRPr="002F3C0A">
        <w:t>Заместник: д-р Лидия Стефанова – началник отдел „Профилактика и превенция“, УМБАЛ „Дева Мария“, гр. Бургас;</w:t>
      </w:r>
    </w:p>
    <w:p w14:paraId="2138BE49" w14:textId="6183327D" w:rsidR="00C513D7" w:rsidRPr="002F3C0A" w:rsidRDefault="00C513D7" w:rsidP="007B43D4">
      <w:pPr>
        <w:spacing w:line="276" w:lineRule="auto"/>
        <w:ind w:right="-1" w:firstLine="0"/>
        <w:jc w:val="both"/>
      </w:pPr>
      <w:r w:rsidRPr="002F3C0A">
        <w:t>Заместник: Лора Алексиева – началник отдел „Инвестиционни проекти, УМБАЛ „Дева Мария“, гр. Бургас;</w:t>
      </w:r>
    </w:p>
    <w:p w14:paraId="3D38126F" w14:textId="2F1BB0CD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26. </w:t>
      </w:r>
      <w:r w:rsidR="00AF157C" w:rsidRPr="002F3C0A">
        <w:t xml:space="preserve">инж. </w:t>
      </w:r>
      <w:r w:rsidRPr="002F3C0A">
        <w:t>Любомир Атанасов – зам</w:t>
      </w:r>
      <w:r w:rsidR="00D40118" w:rsidRPr="002F3C0A">
        <w:t>естник-</w:t>
      </w:r>
      <w:r w:rsidRPr="002F3C0A">
        <w:t>управител на „</w:t>
      </w:r>
      <w:proofErr w:type="spellStart"/>
      <w:r w:rsidRPr="002F3C0A">
        <w:t>Бургасбус</w:t>
      </w:r>
      <w:proofErr w:type="spellEnd"/>
      <w:r w:rsidRPr="002F3C0A">
        <w:t>“ ЕООД -</w:t>
      </w:r>
      <w:r w:rsidR="00D40118" w:rsidRPr="002F3C0A">
        <w:t xml:space="preserve"> </w:t>
      </w:r>
      <w:r w:rsidRPr="002F3C0A">
        <w:t>представител на икономическия сектор от група „големи предприятия“</w:t>
      </w:r>
      <w:r w:rsidR="003F3822" w:rsidRPr="002F3C0A">
        <w:t>;</w:t>
      </w:r>
    </w:p>
    <w:p w14:paraId="2B27F7DB" w14:textId="105BA5CF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Заместник: Светослав </w:t>
      </w:r>
      <w:proofErr w:type="spellStart"/>
      <w:r w:rsidRPr="002F3C0A">
        <w:t>Карабаджаков</w:t>
      </w:r>
      <w:proofErr w:type="spellEnd"/>
      <w:r w:rsidRPr="002F3C0A">
        <w:t xml:space="preserve"> – ръководител на отдел по организация и ефективност на труда в „</w:t>
      </w:r>
      <w:proofErr w:type="spellStart"/>
      <w:r w:rsidRPr="002F3C0A">
        <w:t>Бургасбус</w:t>
      </w:r>
      <w:proofErr w:type="spellEnd"/>
      <w:r w:rsidRPr="002F3C0A">
        <w:t>“ ЕООД</w:t>
      </w:r>
      <w:r w:rsidR="003F3822" w:rsidRPr="002F3C0A">
        <w:t>;</w:t>
      </w:r>
    </w:p>
    <w:p w14:paraId="375C43A2" w14:textId="7C16448E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27. </w:t>
      </w:r>
      <w:r w:rsidR="005A77CD" w:rsidRPr="002F3C0A">
        <w:t xml:space="preserve">д-р </w:t>
      </w:r>
      <w:r w:rsidRPr="002F3C0A">
        <w:t xml:space="preserve">Румяна Грозева – </w:t>
      </w:r>
      <w:r w:rsidR="005A77CD" w:rsidRPr="002F3C0A">
        <w:t xml:space="preserve">изпълнителен директор на </w:t>
      </w:r>
      <w:r w:rsidRPr="002F3C0A">
        <w:t>„Агенция за регионално икономическо развитие – Стара Загора“ - представител на ЮЛНЦ – Агенции за регионално развитие</w:t>
      </w:r>
      <w:r w:rsidR="003F3822" w:rsidRPr="002F3C0A">
        <w:t>;</w:t>
      </w:r>
    </w:p>
    <w:p w14:paraId="097453B2" w14:textId="6DC8E420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Заместник: </w:t>
      </w:r>
      <w:r w:rsidR="005A77CD" w:rsidRPr="002F3C0A">
        <w:t>Мария Динева</w:t>
      </w:r>
      <w:r w:rsidRPr="002F3C0A">
        <w:t xml:space="preserve"> </w:t>
      </w:r>
      <w:r w:rsidR="005A77CD" w:rsidRPr="002F3C0A">
        <w:t>–</w:t>
      </w:r>
      <w:r w:rsidRPr="002F3C0A">
        <w:t xml:space="preserve"> </w:t>
      </w:r>
      <w:r w:rsidR="005A77CD" w:rsidRPr="002F3C0A">
        <w:t>експерт „Международни програми и проекти“, „Агенция за регионално икономическо развитие – Стара Загора“;</w:t>
      </w:r>
    </w:p>
    <w:p w14:paraId="4EBB8D82" w14:textId="3CB50481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28. </w:t>
      </w:r>
      <w:r w:rsidR="00B3739F" w:rsidRPr="002F3C0A">
        <w:t xml:space="preserve">Ивелина </w:t>
      </w:r>
      <w:proofErr w:type="spellStart"/>
      <w:r w:rsidR="00B3739F" w:rsidRPr="002F3C0A">
        <w:t>Сулева</w:t>
      </w:r>
      <w:proofErr w:type="spellEnd"/>
      <w:r w:rsidR="00B3739F" w:rsidRPr="002F3C0A">
        <w:t>, мениджър проекти към Фондация „Опазване на биоразнообразието в България“</w:t>
      </w:r>
      <w:r w:rsidRPr="002F3C0A">
        <w:t xml:space="preserve"> - представител на ЮЛНЦ - , Екологични организации и организации, работещи в сферата на обр</w:t>
      </w:r>
      <w:r w:rsidR="003F3822" w:rsidRPr="002F3C0A">
        <w:t>азованието, науката и културата;</w:t>
      </w:r>
    </w:p>
    <w:p w14:paraId="0C3096C3" w14:textId="58CE7F6D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Заместник: </w:t>
      </w:r>
      <w:r w:rsidR="00B3739F" w:rsidRPr="002F3C0A">
        <w:t>Вяра Петрова</w:t>
      </w:r>
      <w:r w:rsidRPr="002F3C0A">
        <w:t xml:space="preserve"> – </w:t>
      </w:r>
      <w:r w:rsidR="00B3739F" w:rsidRPr="002F3C0A">
        <w:t>Председател</w:t>
      </w:r>
      <w:r w:rsidR="00172293" w:rsidRPr="002F3C0A">
        <w:t xml:space="preserve"> на УС на С</w:t>
      </w:r>
      <w:r w:rsidRPr="002F3C0A">
        <w:t>дружение „</w:t>
      </w:r>
      <w:r w:rsidR="00B3739F" w:rsidRPr="002F3C0A">
        <w:t>Насърчаване на заетостта</w:t>
      </w:r>
      <w:r w:rsidRPr="002F3C0A">
        <w:t>“</w:t>
      </w:r>
      <w:r w:rsidR="003F3822" w:rsidRPr="002F3C0A">
        <w:t>;</w:t>
      </w:r>
    </w:p>
    <w:p w14:paraId="3F1464D9" w14:textId="555BD67D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Заместник: </w:t>
      </w:r>
      <w:r w:rsidR="00B525B7" w:rsidRPr="002F3C0A">
        <w:t>Елена Стоева</w:t>
      </w:r>
      <w:r w:rsidRPr="002F3C0A">
        <w:t xml:space="preserve"> </w:t>
      </w:r>
      <w:r w:rsidR="00B525B7" w:rsidRPr="002F3C0A">
        <w:t>–</w:t>
      </w:r>
      <w:r w:rsidRPr="002F3C0A">
        <w:t xml:space="preserve"> </w:t>
      </w:r>
      <w:r w:rsidR="00B525B7" w:rsidRPr="002F3C0A">
        <w:t>Председател на УС на Сдружение „Зелени балкани – Стара Загора“;</w:t>
      </w:r>
    </w:p>
    <w:p w14:paraId="0C6DA08B" w14:textId="7F92AAD5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lastRenderedPageBreak/>
        <w:t xml:space="preserve">Заместник: </w:t>
      </w:r>
      <w:r w:rsidR="000B179F" w:rsidRPr="002F3C0A">
        <w:t>Милен Димитров</w:t>
      </w:r>
      <w:r w:rsidRPr="002F3C0A">
        <w:t xml:space="preserve"> </w:t>
      </w:r>
      <w:r w:rsidR="000B179F" w:rsidRPr="002F3C0A">
        <w:t>–</w:t>
      </w:r>
      <w:r w:rsidRPr="002F3C0A">
        <w:t xml:space="preserve"> </w:t>
      </w:r>
      <w:r w:rsidR="000B179F" w:rsidRPr="002F3C0A">
        <w:t>Управител на СНЦ „Черноморски институт“</w:t>
      </w:r>
      <w:r w:rsidR="003F3822" w:rsidRPr="002F3C0A">
        <w:t>;</w:t>
      </w:r>
    </w:p>
    <w:p w14:paraId="64B4A173" w14:textId="5F5030EF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>29. Петър Алексиев – председател на</w:t>
      </w:r>
      <w:r w:rsidR="00A63391" w:rsidRPr="002F3C0A">
        <w:t xml:space="preserve"> УС на</w:t>
      </w:r>
      <w:r w:rsidRPr="002F3C0A">
        <w:t xml:space="preserve"> </w:t>
      </w:r>
      <w:r w:rsidR="00A63391" w:rsidRPr="002F3C0A">
        <w:t>СНЦ „ДФК „Звездичка“ – п</w:t>
      </w:r>
      <w:r w:rsidRPr="002F3C0A">
        <w:t xml:space="preserve">редставител на ЮЛНЦ в сферата на равенството между мъжете и жените, недискриминацията, равните възможности, социалното включване и интегрирането на маргинализираните </w:t>
      </w:r>
      <w:r w:rsidR="003F3822" w:rsidRPr="002F3C0A">
        <w:t>групи;</w:t>
      </w:r>
    </w:p>
    <w:p w14:paraId="00A2B862" w14:textId="139B5250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 xml:space="preserve">Заместник: </w:t>
      </w:r>
      <w:r w:rsidR="00A63391" w:rsidRPr="002F3C0A">
        <w:t>Момчил Недев – зам. председател на УС на СНЦ „ДФК „Звездичка“</w:t>
      </w:r>
      <w:r w:rsidR="003F3822" w:rsidRPr="002F3C0A">
        <w:t>;</w:t>
      </w:r>
    </w:p>
    <w:p w14:paraId="703AC9D2" w14:textId="3258CA02" w:rsidR="0021761B" w:rsidRPr="002F3C0A" w:rsidRDefault="0021761B" w:rsidP="007B43D4">
      <w:pPr>
        <w:spacing w:line="276" w:lineRule="auto"/>
        <w:ind w:right="-1" w:firstLine="0"/>
        <w:jc w:val="both"/>
      </w:pPr>
      <w:r w:rsidRPr="002F3C0A">
        <w:t>III. Наблюдатели по чл.</w:t>
      </w:r>
      <w:r w:rsidR="00D40118" w:rsidRPr="002F3C0A">
        <w:t xml:space="preserve"> </w:t>
      </w:r>
      <w:r w:rsidRPr="002F3C0A">
        <w:t>18, ал.</w:t>
      </w:r>
      <w:r w:rsidR="00D40118" w:rsidRPr="002F3C0A">
        <w:t xml:space="preserve"> </w:t>
      </w:r>
      <w:r w:rsidRPr="002F3C0A">
        <w:t>13, т.</w:t>
      </w:r>
      <w:r w:rsidR="00D40118" w:rsidRPr="002F3C0A">
        <w:t xml:space="preserve"> </w:t>
      </w:r>
      <w:r w:rsidRPr="002F3C0A">
        <w:t>1-5 от ЗРР, единствено с право на съвещателен глас:</w:t>
      </w:r>
    </w:p>
    <w:p w14:paraId="0F3121B2" w14:textId="402B1A6C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>30. Пеньо Дяков - главен експерт в отдел "АТУ", Дирекция УТАТУ, МРРБ</w:t>
      </w:r>
      <w:r w:rsidR="003F3822" w:rsidRPr="002F3C0A">
        <w:t>;</w:t>
      </w:r>
    </w:p>
    <w:p w14:paraId="6AE66F0C" w14:textId="7B213115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>Заместник: Михаил Василев - държавен експерт в отдел „Административно-териториално устройство“, Дирекция „Устройство на територията и административно-териториално устройство“, МРРБ</w:t>
      </w:r>
      <w:r w:rsidR="003F3822" w:rsidRPr="002F3C0A">
        <w:t>;</w:t>
      </w:r>
    </w:p>
    <w:p w14:paraId="253F00D8" w14:textId="68D81F05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31. </w:t>
      </w:r>
      <w:r w:rsidR="00EB04AE" w:rsidRPr="002F3C0A">
        <w:t>Владислав Иванов – директор на дирекция „Одитна дейност“, ИА „Одит на средствата от ЕС“ към министъра на финансите</w:t>
      </w:r>
      <w:r w:rsidR="003F3822" w:rsidRPr="002F3C0A">
        <w:t>;</w:t>
      </w:r>
    </w:p>
    <w:p w14:paraId="7D101E14" w14:textId="7B520EFF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Заместник: </w:t>
      </w:r>
      <w:r w:rsidR="00EB04AE" w:rsidRPr="002F3C0A">
        <w:t>Виолета Николова – началник на отдел „Одити на средствата по регионална политика“ в  дирекция „Одитна дейност“, ИА „Одит на средствата от ЕС“ към министъра на финансите</w:t>
      </w:r>
      <w:r w:rsidR="003F3822" w:rsidRPr="002F3C0A">
        <w:t>;</w:t>
      </w:r>
    </w:p>
    <w:p w14:paraId="6E5EEDA2" w14:textId="56C1EF71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32. </w:t>
      </w:r>
      <w:r w:rsidR="000847AE" w:rsidRPr="002F3C0A">
        <w:t xml:space="preserve">Добринка Кръстева, началник на отдел „Наблюдение и анализ“ в дирекция </w:t>
      </w:r>
      <w:r w:rsidR="00F37B89" w:rsidRPr="002F3C0A">
        <w:t>„Централно координационно звено“</w:t>
      </w:r>
      <w:r w:rsidR="000847AE" w:rsidRPr="002F3C0A">
        <w:t>, администрацията на Министерски съвет</w:t>
      </w:r>
      <w:r w:rsidR="007D726D" w:rsidRPr="002F3C0A">
        <w:t>;</w:t>
      </w:r>
    </w:p>
    <w:p w14:paraId="4ACF502B" w14:textId="303B6C46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Заместник: </w:t>
      </w:r>
      <w:r w:rsidR="00B070B2" w:rsidRPr="002F3C0A">
        <w:t>Ангел Сираков, началник на сектор „Политики и програми за устойчив растеж“, отдел НА в дирекция „Централно координационно звено“, администрацията на Министерски съвет</w:t>
      </w:r>
      <w:r w:rsidR="003F3822" w:rsidRPr="002F3C0A">
        <w:t>;</w:t>
      </w:r>
    </w:p>
    <w:p w14:paraId="0E436641" w14:textId="098783D7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>33. Момчил Узунов – главен експерт, дирекция „Финанси на общините“, Министерство на финансите</w:t>
      </w:r>
      <w:r w:rsidR="003F3822" w:rsidRPr="002F3C0A">
        <w:t>;</w:t>
      </w:r>
    </w:p>
    <w:p w14:paraId="4AB67CEA" w14:textId="69E8977B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34. </w:t>
      </w:r>
      <w:r w:rsidR="00FD019A" w:rsidRPr="002F3C0A">
        <w:t>Филип Попов – зам. министър на вътрешните работи, п</w:t>
      </w:r>
      <w:r w:rsidRPr="002F3C0A">
        <w:t>редставител на Министерство</w:t>
      </w:r>
      <w:r w:rsidR="00214616" w:rsidRPr="002F3C0A">
        <w:t>то</w:t>
      </w:r>
      <w:r w:rsidRPr="002F3C0A">
        <w:t xml:space="preserve"> на  вътрешните работи</w:t>
      </w:r>
      <w:r w:rsidR="003F3822" w:rsidRPr="002F3C0A">
        <w:t>;</w:t>
      </w:r>
    </w:p>
    <w:p w14:paraId="1B08344F" w14:textId="7D5E8AA9" w:rsidR="006041B4" w:rsidRPr="002F3C0A" w:rsidRDefault="00BC68C6" w:rsidP="007B43D4">
      <w:pPr>
        <w:spacing w:after="160" w:line="276" w:lineRule="auto"/>
        <w:ind w:firstLine="0"/>
        <w:jc w:val="both"/>
      </w:pPr>
      <w:r>
        <w:t>Заместник: Директор</w:t>
      </w:r>
      <w:r w:rsidR="009A6605">
        <w:t>ът</w:t>
      </w:r>
      <w:r w:rsidR="006041B4" w:rsidRPr="002F3C0A">
        <w:t xml:space="preserve"> на ОД на МВР – гр. Бургас;</w:t>
      </w:r>
    </w:p>
    <w:p w14:paraId="55E30AC7" w14:textId="1E438500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>35. Камелия Димитрова - дипломатически служител I-ва степен,  Министерство на  външните работи</w:t>
      </w:r>
      <w:r w:rsidR="003F3822" w:rsidRPr="002F3C0A">
        <w:t>;</w:t>
      </w:r>
    </w:p>
    <w:p w14:paraId="0221521B" w14:textId="47D8E9D0" w:rsidR="0021761B" w:rsidRPr="002F3C0A" w:rsidRDefault="0021761B" w:rsidP="007B43D4">
      <w:pPr>
        <w:spacing w:line="276" w:lineRule="auto"/>
        <w:ind w:firstLine="0"/>
        <w:jc w:val="both"/>
      </w:pPr>
      <w:r w:rsidRPr="002F3C0A">
        <w:t>Заместник: Павлета Терзийска - дипломатически служител II-</w:t>
      </w:r>
      <w:proofErr w:type="spellStart"/>
      <w:r w:rsidRPr="002F3C0A">
        <w:t>ра</w:t>
      </w:r>
      <w:proofErr w:type="spellEnd"/>
      <w:r w:rsidRPr="002F3C0A">
        <w:t xml:space="preserve"> степен,  Министерство на  външните работи</w:t>
      </w:r>
      <w:r w:rsidR="003F3822" w:rsidRPr="002F3C0A">
        <w:t>;</w:t>
      </w:r>
    </w:p>
    <w:p w14:paraId="5357992B" w14:textId="1F7A136D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>36. Евгени Господинов – главен експерт в „Международни програми и проекти“, дирекция „Стратегическо развитие и програми“, Министерство на правосъдието</w:t>
      </w:r>
      <w:r w:rsidR="003F3822" w:rsidRPr="002F3C0A">
        <w:t>;</w:t>
      </w:r>
    </w:p>
    <w:p w14:paraId="629BEBC6" w14:textId="22CDD18B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Заместник: Анета </w:t>
      </w:r>
      <w:proofErr w:type="spellStart"/>
      <w:r w:rsidRPr="002F3C0A">
        <w:t>Джорина</w:t>
      </w:r>
      <w:proofErr w:type="spellEnd"/>
      <w:r w:rsidRPr="002F3C0A">
        <w:t xml:space="preserve"> - Цонева - главен експерт в отдел „Международни програми и проекти“, дирекция „Стратегическо развитие и програми“, Министерство на правосъдието</w:t>
      </w:r>
      <w:r w:rsidR="003F3822" w:rsidRPr="002F3C0A">
        <w:t>;</w:t>
      </w:r>
    </w:p>
    <w:p w14:paraId="12B10404" w14:textId="279F4F7A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lastRenderedPageBreak/>
        <w:t>37. Подполковник Веселин Руменов Иванов - заместник-началник на военно окръжие I степен, – Стара Загора</w:t>
      </w:r>
      <w:r w:rsidR="003F3822" w:rsidRPr="002F3C0A">
        <w:t>;</w:t>
      </w:r>
    </w:p>
    <w:p w14:paraId="2BF3D550" w14:textId="74C4ACAE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Заместник: </w:t>
      </w:r>
      <w:r w:rsidR="00240CED" w:rsidRPr="002F3C0A">
        <w:t>Майор Йордан Иванов Йорданов</w:t>
      </w:r>
      <w:r w:rsidRPr="002F3C0A">
        <w:t xml:space="preserve"> </w:t>
      </w:r>
      <w:r w:rsidR="00240CED" w:rsidRPr="002F3C0A">
        <w:t>– за</w:t>
      </w:r>
      <w:r w:rsidRPr="002F3C0A">
        <w:t xml:space="preserve"> началник на Военно окръжие II степен – Бу</w:t>
      </w:r>
      <w:r w:rsidR="003F3822" w:rsidRPr="002F3C0A">
        <w:t>ргас, Министерство на отбраната;</w:t>
      </w:r>
    </w:p>
    <w:p w14:paraId="444B18F5" w14:textId="3D3F1B4A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>Заместник: Подполковник Маргарит Данчев Шуманов - началник на Военно окръжие II степен – Сливен, Министерство на отбраната</w:t>
      </w:r>
      <w:r w:rsidR="003F3822" w:rsidRPr="002F3C0A">
        <w:t>;</w:t>
      </w:r>
    </w:p>
    <w:p w14:paraId="10094001" w14:textId="751CB63A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>Заместник: Подполковник Иван Жеков Бъчваров - началник на Военно окръжие II степен – Ямбол, Министерство на отбраната</w:t>
      </w:r>
      <w:r w:rsidR="003F3822" w:rsidRPr="002F3C0A">
        <w:t>;</w:t>
      </w:r>
    </w:p>
    <w:p w14:paraId="4DE92767" w14:textId="3A1812BC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38. </w:t>
      </w:r>
      <w:r w:rsidR="00AF5963" w:rsidRPr="002F3C0A">
        <w:t>акад. Николай Витанов – заместник-министър на образованието и науката</w:t>
      </w:r>
      <w:r w:rsidRPr="002F3C0A">
        <w:t xml:space="preserve"> </w:t>
      </w:r>
      <w:r w:rsidR="00AF5963" w:rsidRPr="002F3C0A">
        <w:t>–</w:t>
      </w:r>
      <w:r w:rsidRPr="002F3C0A">
        <w:t xml:space="preserve"> представител на  Министерство на образованието и науката</w:t>
      </w:r>
      <w:r w:rsidR="003F3822" w:rsidRPr="002F3C0A">
        <w:t>;</w:t>
      </w:r>
    </w:p>
    <w:p w14:paraId="04996760" w14:textId="1D6DADB0" w:rsidR="0021761B" w:rsidRPr="002F3C0A" w:rsidRDefault="0021761B" w:rsidP="007B43D4">
      <w:pPr>
        <w:spacing w:line="276" w:lineRule="auto"/>
        <w:ind w:firstLine="0"/>
        <w:jc w:val="both"/>
      </w:pPr>
      <w:r w:rsidRPr="002F3C0A">
        <w:t xml:space="preserve">Заместник: Владимир </w:t>
      </w:r>
      <w:proofErr w:type="spellStart"/>
      <w:r w:rsidRPr="002F3C0A">
        <w:t>Врачев</w:t>
      </w:r>
      <w:proofErr w:type="spellEnd"/>
      <w:r w:rsidRPr="002F3C0A">
        <w:t xml:space="preserve"> – старши експерт в отдел „Политики за стратегическо развитие“, дирекция „Политики за стратегическо развитие, квалификация и кариерно развитие“</w:t>
      </w:r>
      <w:r w:rsidR="003F3822" w:rsidRPr="002F3C0A">
        <w:t>;</w:t>
      </w:r>
    </w:p>
    <w:p w14:paraId="0C1F6FE5" w14:textId="13746961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39. Петър </w:t>
      </w:r>
      <w:proofErr w:type="spellStart"/>
      <w:r w:rsidRPr="002F3C0A">
        <w:t>Гъров</w:t>
      </w:r>
      <w:proofErr w:type="spellEnd"/>
      <w:r w:rsidRPr="002F3C0A">
        <w:t xml:space="preserve"> – началник на отдел „Верификация – южен“, ГД „Европейски фондове, международни програми и проекти“, ОП „Развитие на човешките ресурси“, МТСП</w:t>
      </w:r>
      <w:r w:rsidR="003F3822" w:rsidRPr="002F3C0A">
        <w:t>;</w:t>
      </w:r>
    </w:p>
    <w:p w14:paraId="2D146980" w14:textId="3CA6B77E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40. Д-р Иван Господинов – </w:t>
      </w:r>
      <w:r w:rsidR="00971793" w:rsidRPr="002F3C0A">
        <w:t>държавен експерт в отдел „Проекти и програми, финансирани по Европейски структурни и инвестиционни фондове“, дирекция „Изпълнение на проекти, програми и стратегии", МЗ</w:t>
      </w:r>
      <w:r w:rsidRPr="002F3C0A">
        <w:t xml:space="preserve"> - Министерство на  здравеопазването</w:t>
      </w:r>
      <w:r w:rsidR="003F3822" w:rsidRPr="002F3C0A">
        <w:t>;</w:t>
      </w:r>
    </w:p>
    <w:p w14:paraId="03202E04" w14:textId="63608542" w:rsidR="0021761B" w:rsidRPr="002F3C0A" w:rsidRDefault="0021761B" w:rsidP="007B43D4">
      <w:pPr>
        <w:spacing w:line="276" w:lineRule="auto"/>
        <w:ind w:firstLine="0"/>
        <w:jc w:val="both"/>
      </w:pPr>
      <w:r w:rsidRPr="002F3C0A">
        <w:t xml:space="preserve">Заместник: Антоанета Димова – н-к отдел </w:t>
      </w:r>
      <w:r w:rsidR="00A66517" w:rsidRPr="002F3C0A">
        <w:t>„Проекти и програми, финансирани по Европейски структурни и инвестиционни фондове“, дирекция „Изпълнение на проекти, програми и стратегии"</w:t>
      </w:r>
      <w:r w:rsidRPr="002F3C0A">
        <w:t xml:space="preserve"> - Министерство на  здравеопазването</w:t>
      </w:r>
      <w:r w:rsidR="003F3822" w:rsidRPr="002F3C0A">
        <w:t>;</w:t>
      </w:r>
    </w:p>
    <w:p w14:paraId="0492131E" w14:textId="2E5FC706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41. Ренета Колева – </w:t>
      </w:r>
      <w:r w:rsidR="00D40118" w:rsidRPr="002F3C0A">
        <w:t>з</w:t>
      </w:r>
      <w:r w:rsidRPr="002F3C0A">
        <w:t>аместник</w:t>
      </w:r>
      <w:r w:rsidR="00D40118" w:rsidRPr="002F3C0A">
        <w:t>-</w:t>
      </w:r>
      <w:r w:rsidR="009A6605">
        <w:t>министър на</w:t>
      </w:r>
      <w:r w:rsidRPr="002F3C0A">
        <w:t xml:space="preserve"> Министерство на околната среда и водите</w:t>
      </w:r>
      <w:r w:rsidR="003F3822" w:rsidRPr="002F3C0A">
        <w:t>;</w:t>
      </w:r>
      <w:r w:rsidR="00A31982" w:rsidRPr="002F3C0A">
        <w:t xml:space="preserve"> </w:t>
      </w:r>
    </w:p>
    <w:p w14:paraId="72F41A33" w14:textId="2535476F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Заместник: </w:t>
      </w:r>
      <w:r w:rsidR="00BE1B54" w:rsidRPr="002F3C0A">
        <w:t>Павел Маринов – директор на Регионална инспекция по околната среда и водите – Бургас;</w:t>
      </w:r>
    </w:p>
    <w:p w14:paraId="199DFF1F" w14:textId="5A0450AA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42. Севгин Ахмед – гл. експерт в </w:t>
      </w:r>
      <w:r w:rsidR="00ED4749" w:rsidRPr="002F3C0A">
        <w:t>д</w:t>
      </w:r>
      <w:r w:rsidRPr="002F3C0A">
        <w:t>ирекция РСР - представител на Министерство на земеделието, храните</w:t>
      </w:r>
      <w:r w:rsidR="003F3822" w:rsidRPr="002F3C0A">
        <w:t>;</w:t>
      </w:r>
    </w:p>
    <w:p w14:paraId="5D51027B" w14:textId="426B2C86" w:rsidR="0021761B" w:rsidRPr="002F3C0A" w:rsidRDefault="0021761B" w:rsidP="007B43D4">
      <w:pPr>
        <w:spacing w:line="276" w:lineRule="auto"/>
        <w:ind w:firstLine="0"/>
        <w:jc w:val="both"/>
      </w:pPr>
      <w:r w:rsidRPr="002F3C0A">
        <w:t>Заместник: Илияна Марковска – главен експерт в отдел „Публични мерки“, Дирекция РСР - представител на  Министерство на земеделието, храните</w:t>
      </w:r>
      <w:r w:rsidR="003F3822" w:rsidRPr="002F3C0A">
        <w:t>;</w:t>
      </w:r>
    </w:p>
    <w:p w14:paraId="07D907B2" w14:textId="6D9B0398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43. Валерия </w:t>
      </w:r>
      <w:proofErr w:type="spellStart"/>
      <w:r w:rsidRPr="002F3C0A">
        <w:t>Низамова</w:t>
      </w:r>
      <w:proofErr w:type="spellEnd"/>
      <w:r w:rsidRPr="002F3C0A">
        <w:t xml:space="preserve"> - главен експерт в дирекция „Национална транспортна политика” - представител на Министерство на транспорта и съобщенията</w:t>
      </w:r>
      <w:r w:rsidR="003F3822" w:rsidRPr="002F3C0A">
        <w:t>;</w:t>
      </w:r>
    </w:p>
    <w:p w14:paraId="2C08F76E" w14:textId="6DE6D8E2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>Заместник: Милен Минчев - главен експерт в дирекция „Национална транспортна политика” - представител на Министерство на транспорта и съобщенията</w:t>
      </w:r>
      <w:r w:rsidR="003F3822" w:rsidRPr="002F3C0A">
        <w:t>;</w:t>
      </w:r>
    </w:p>
    <w:p w14:paraId="6F09008A" w14:textId="2513B6CB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44. </w:t>
      </w:r>
      <w:r w:rsidR="00F90D84" w:rsidRPr="002F3C0A">
        <w:t xml:space="preserve">Желяз Енев, директор на дирекция „Икономическа политика“, </w:t>
      </w:r>
      <w:r w:rsidRPr="002F3C0A">
        <w:t>Министерство</w:t>
      </w:r>
      <w:r w:rsidR="005C42CF" w:rsidRPr="002F3C0A">
        <w:t>то</w:t>
      </w:r>
      <w:r w:rsidRPr="002F3C0A">
        <w:t xml:space="preserve"> на икономиката и индустрията</w:t>
      </w:r>
      <w:r w:rsidR="003F3822" w:rsidRPr="002F3C0A">
        <w:t>;</w:t>
      </w:r>
    </w:p>
    <w:p w14:paraId="6F39EEBD" w14:textId="762E738B" w:rsidR="00F90D84" w:rsidRPr="002F3C0A" w:rsidRDefault="00642583" w:rsidP="007B43D4">
      <w:pPr>
        <w:spacing w:after="160" w:line="276" w:lineRule="auto"/>
        <w:ind w:firstLine="0"/>
        <w:jc w:val="both"/>
      </w:pPr>
      <w:r>
        <w:lastRenderedPageBreak/>
        <w:t xml:space="preserve">Заместник: </w:t>
      </w:r>
      <w:bookmarkStart w:id="0" w:name="_GoBack"/>
      <w:bookmarkEnd w:id="0"/>
      <w:r w:rsidR="00F90D84" w:rsidRPr="002F3C0A">
        <w:t xml:space="preserve">Мартин Райчев, главен експерт в отдел „Политика за развитие на индустриалните паркове“, дирекция „Икономическа политика“, Министерството на икономиката и индустрията; </w:t>
      </w:r>
    </w:p>
    <w:p w14:paraId="459D54A2" w14:textId="2F71D780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45. </w:t>
      </w:r>
      <w:r w:rsidR="004E1305" w:rsidRPr="002F3C0A">
        <w:t xml:space="preserve">Росен </w:t>
      </w:r>
      <w:proofErr w:type="spellStart"/>
      <w:r w:rsidR="004E1305" w:rsidRPr="002F3C0A">
        <w:t>Ангелчев</w:t>
      </w:r>
      <w:proofErr w:type="spellEnd"/>
      <w:r w:rsidR="004E1305" w:rsidRPr="002F3C0A">
        <w:t xml:space="preserve"> – главен специалист в дирекция „Сигурност на енергоснабдяването и управление при кризисни ситуации"</w:t>
      </w:r>
      <w:r w:rsidRPr="002F3C0A">
        <w:t xml:space="preserve"> </w:t>
      </w:r>
      <w:r w:rsidR="004E1305" w:rsidRPr="002F3C0A">
        <w:t>–</w:t>
      </w:r>
      <w:r w:rsidRPr="002F3C0A">
        <w:t xml:space="preserve"> представител на  Министерство на енергетиката</w:t>
      </w:r>
      <w:r w:rsidR="003F3822" w:rsidRPr="002F3C0A">
        <w:t>;</w:t>
      </w:r>
    </w:p>
    <w:p w14:paraId="3FC49B7A" w14:textId="63864A2A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Заместник: </w:t>
      </w:r>
      <w:r w:rsidR="004E1305" w:rsidRPr="002F3C0A">
        <w:t>Христо Димитров - главен експерт в дирекция „Сигурност на енергоснабдяването и управление при кризисни ситуации"</w:t>
      </w:r>
      <w:r w:rsidR="003F3822" w:rsidRPr="002F3C0A">
        <w:t>;</w:t>
      </w:r>
    </w:p>
    <w:p w14:paraId="748D5BE0" w14:textId="3A0B7130" w:rsidR="0021761B" w:rsidRPr="002F3C0A" w:rsidRDefault="0021761B" w:rsidP="007B43D4">
      <w:pPr>
        <w:spacing w:line="276" w:lineRule="auto"/>
        <w:ind w:firstLine="0"/>
        <w:jc w:val="both"/>
      </w:pPr>
      <w:r w:rsidRPr="002F3C0A">
        <w:t>46. Венелина Червенкова – началник отдел РОВТ, Дирекция „Туристическа политика“, Министерство на туризма</w:t>
      </w:r>
      <w:r w:rsidR="003F3822" w:rsidRPr="002F3C0A">
        <w:t>;</w:t>
      </w:r>
    </w:p>
    <w:p w14:paraId="6E0AA84B" w14:textId="397546E8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47. Атанас Иванов Атанасов – </w:t>
      </w:r>
      <w:r w:rsidR="00C537DE">
        <w:t>старши</w:t>
      </w:r>
      <w:r w:rsidRPr="002F3C0A">
        <w:t xml:space="preserve"> експерт, Дирекция РКК, Министерство на младежта и спорта</w:t>
      </w:r>
      <w:r w:rsidR="003F3822" w:rsidRPr="002F3C0A">
        <w:t>;</w:t>
      </w:r>
    </w:p>
    <w:p w14:paraId="29E73245" w14:textId="7587B352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48. </w:t>
      </w:r>
      <w:r w:rsidR="00DA0B77" w:rsidRPr="002F3C0A">
        <w:t>Георги Султанов</w:t>
      </w:r>
      <w:r w:rsidRPr="002F3C0A">
        <w:t xml:space="preserve"> –</w:t>
      </w:r>
      <w:r w:rsidR="00ED4749" w:rsidRPr="002F3C0A">
        <w:t xml:space="preserve"> </w:t>
      </w:r>
      <w:r w:rsidRPr="002F3C0A">
        <w:t>зам</w:t>
      </w:r>
      <w:r w:rsidR="00ED4749" w:rsidRPr="002F3C0A">
        <w:t>естник-</w:t>
      </w:r>
      <w:r w:rsidRPr="002F3C0A">
        <w:t>министър на културата, Министерство на културата</w:t>
      </w:r>
      <w:r w:rsidR="003F3822" w:rsidRPr="002F3C0A">
        <w:t>;</w:t>
      </w:r>
      <w:r w:rsidR="00A97032" w:rsidRPr="002F3C0A">
        <w:t xml:space="preserve"> </w:t>
      </w:r>
    </w:p>
    <w:p w14:paraId="25803FA2" w14:textId="73B1CB95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Заместник: </w:t>
      </w:r>
      <w:r w:rsidR="00A62C0B">
        <w:t>Валерия Илиева</w:t>
      </w:r>
      <w:r w:rsidRPr="002F3C0A">
        <w:t xml:space="preserve"> – </w:t>
      </w:r>
      <w:r w:rsidR="00A62C0B">
        <w:t>държавен експерт в отдел</w:t>
      </w:r>
      <w:r w:rsidRPr="002F3C0A">
        <w:t xml:space="preserve"> „</w:t>
      </w:r>
      <w:r w:rsidR="00DA0B77" w:rsidRPr="002F3C0A">
        <w:t>Европейски програми и проекти</w:t>
      </w:r>
      <w:r w:rsidRPr="002F3C0A">
        <w:t xml:space="preserve">“ в Дирекция </w:t>
      </w:r>
      <w:r w:rsidR="00DA0B77" w:rsidRPr="002F3C0A">
        <w:t>„Международно сътрудничество, европейски програми и регионални дейности“</w:t>
      </w:r>
      <w:r w:rsidR="00234662" w:rsidRPr="002F3C0A">
        <w:t>, Министерство на културата</w:t>
      </w:r>
      <w:r w:rsidR="003F3822" w:rsidRPr="002F3C0A">
        <w:t>;</w:t>
      </w:r>
      <w:r w:rsidR="00A97032" w:rsidRPr="002F3C0A">
        <w:t xml:space="preserve"> </w:t>
      </w:r>
    </w:p>
    <w:p w14:paraId="4415F707" w14:textId="50C93584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49. </w:t>
      </w:r>
      <w:r w:rsidR="00897275" w:rsidRPr="002F3C0A">
        <w:t xml:space="preserve">Александър </w:t>
      </w:r>
      <w:proofErr w:type="spellStart"/>
      <w:r w:rsidR="00897275" w:rsidRPr="002F3C0A">
        <w:t>Йоловски</w:t>
      </w:r>
      <w:proofErr w:type="spellEnd"/>
      <w:r w:rsidR="00897275" w:rsidRPr="002F3C0A">
        <w:t xml:space="preserve"> – зам. министър на ЕУ, п</w:t>
      </w:r>
      <w:r w:rsidR="00E50ED6" w:rsidRPr="002F3C0A">
        <w:t>редставител на Министерството</w:t>
      </w:r>
      <w:r w:rsidRPr="002F3C0A">
        <w:t xml:space="preserve"> на електронното управление</w:t>
      </w:r>
      <w:r w:rsidR="003F3822" w:rsidRPr="002F3C0A">
        <w:t>;</w:t>
      </w:r>
    </w:p>
    <w:p w14:paraId="7B2EF10E" w14:textId="62B6F2AC" w:rsidR="00897275" w:rsidRPr="002F3C0A" w:rsidRDefault="00897275" w:rsidP="007B43D4">
      <w:pPr>
        <w:spacing w:after="160" w:line="276" w:lineRule="auto"/>
        <w:ind w:firstLine="0"/>
        <w:jc w:val="both"/>
      </w:pPr>
      <w:r w:rsidRPr="002F3C0A">
        <w:t>Заместник: Мая Лазарова – държавен експерт в отдел „Стратегическо планиране на електронното управление“, дирекция „Политики за електронно управление“;</w:t>
      </w:r>
    </w:p>
    <w:p w14:paraId="31D4A310" w14:textId="734C35D9" w:rsidR="00DC0E96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50. </w:t>
      </w:r>
      <w:r w:rsidR="00DC0E96" w:rsidRPr="002F3C0A">
        <w:t>Мира Йосифова – директор на дирекция „Политики и анализи“</w:t>
      </w:r>
      <w:r w:rsidRPr="002F3C0A">
        <w:t>,</w:t>
      </w:r>
      <w:r w:rsidR="00DC0E96" w:rsidRPr="002F3C0A">
        <w:t xml:space="preserve"> представител на</w:t>
      </w:r>
      <w:r w:rsidRPr="002F3C0A">
        <w:t xml:space="preserve"> Министерство на иновациите и растежа</w:t>
      </w:r>
      <w:r w:rsidR="00DC0E96" w:rsidRPr="002F3C0A">
        <w:t>;</w:t>
      </w:r>
    </w:p>
    <w:p w14:paraId="06FFA3CB" w14:textId="0C400019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Заместник: Атанас Ляпчев – гл. експерт в </w:t>
      </w:r>
      <w:r w:rsidR="00ED4749" w:rsidRPr="002F3C0A">
        <w:t>д</w:t>
      </w:r>
      <w:r w:rsidRPr="002F3C0A">
        <w:t>ирекция „Поли</w:t>
      </w:r>
      <w:r w:rsidR="00AD580B" w:rsidRPr="002F3C0A">
        <w:t>тики и анализи“</w:t>
      </w:r>
      <w:r w:rsidR="003F3822" w:rsidRPr="002F3C0A">
        <w:t>;</w:t>
      </w:r>
    </w:p>
    <w:p w14:paraId="183B5BEB" w14:textId="63CDE2B9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Заместник: Даниела </w:t>
      </w:r>
      <w:proofErr w:type="spellStart"/>
      <w:r w:rsidRPr="002F3C0A">
        <w:t>Малхасян</w:t>
      </w:r>
      <w:proofErr w:type="spellEnd"/>
      <w:r w:rsidRPr="002F3C0A">
        <w:t xml:space="preserve"> – държавен експерт в сектор ПНИИДИТ, о</w:t>
      </w:r>
      <w:r w:rsidR="00AD580B" w:rsidRPr="002F3C0A">
        <w:t>тдел „Програмиране“, ГД ЕФК</w:t>
      </w:r>
      <w:r w:rsidR="003F3822" w:rsidRPr="002F3C0A">
        <w:t>;</w:t>
      </w:r>
    </w:p>
    <w:p w14:paraId="647D2124" w14:textId="39038963" w:rsidR="0021761B" w:rsidRPr="002F3C0A" w:rsidRDefault="0021761B" w:rsidP="007B43D4">
      <w:pPr>
        <w:spacing w:after="160" w:line="276" w:lineRule="auto"/>
        <w:ind w:firstLine="0"/>
        <w:jc w:val="both"/>
      </w:pPr>
      <w:r w:rsidRPr="002F3C0A">
        <w:t xml:space="preserve">52. </w:t>
      </w:r>
      <w:r w:rsidR="00E067A2" w:rsidRPr="002F3C0A">
        <w:t>Дочка Камбурова</w:t>
      </w:r>
      <w:r w:rsidRPr="002F3C0A">
        <w:t xml:space="preserve"> – директор ТСБ – Югоизток, Национален статистически институт</w:t>
      </w:r>
      <w:r w:rsidR="003F3822" w:rsidRPr="002F3C0A">
        <w:t>;</w:t>
      </w:r>
    </w:p>
    <w:p w14:paraId="6E5825F2" w14:textId="52345EDC" w:rsidR="003F3822" w:rsidRPr="002F3C0A" w:rsidRDefault="003F3822" w:rsidP="007B43D4">
      <w:pPr>
        <w:spacing w:after="160" w:line="276" w:lineRule="auto"/>
        <w:ind w:firstLine="0"/>
        <w:jc w:val="both"/>
      </w:pPr>
      <w:r w:rsidRPr="002F3C0A">
        <w:t xml:space="preserve">Заместник: </w:t>
      </w:r>
      <w:r w:rsidR="00E067A2" w:rsidRPr="002F3C0A">
        <w:t>Катя Христова</w:t>
      </w:r>
      <w:r w:rsidRPr="002F3C0A">
        <w:t xml:space="preserve"> – н-к отдел „</w:t>
      </w:r>
      <w:r w:rsidR="00E067A2" w:rsidRPr="002F3C0A">
        <w:t>Обща администрация“ при ТСБ – Югоизток</w:t>
      </w:r>
      <w:r w:rsidRPr="002F3C0A">
        <w:t>;</w:t>
      </w:r>
    </w:p>
    <w:p w14:paraId="46B4B1D2" w14:textId="5776C2A2" w:rsidR="003F3822" w:rsidRPr="002F3C0A" w:rsidRDefault="003F3822" w:rsidP="007B43D4">
      <w:pPr>
        <w:spacing w:after="160" w:line="276" w:lineRule="auto"/>
        <w:ind w:firstLine="0"/>
        <w:jc w:val="both"/>
      </w:pPr>
      <w:r w:rsidRPr="002F3C0A">
        <w:t>52. доц. д-р Стефан Иванов – секция „Регионална и секторна икономика“, Институт за икономически изследвания - представител на Българската академия на науките;</w:t>
      </w:r>
    </w:p>
    <w:p w14:paraId="02159B4B" w14:textId="77777777" w:rsidR="00F951F3" w:rsidRPr="002F3C0A" w:rsidRDefault="00F951F3" w:rsidP="007B43D4">
      <w:pPr>
        <w:spacing w:after="160" w:line="276" w:lineRule="auto"/>
        <w:ind w:firstLine="0"/>
        <w:jc w:val="both"/>
      </w:pPr>
    </w:p>
    <w:p w14:paraId="7C038A56" w14:textId="7E98196A" w:rsidR="003F3822" w:rsidRPr="002F3C0A" w:rsidRDefault="003F3822" w:rsidP="007B43D4">
      <w:pPr>
        <w:spacing w:line="276" w:lineRule="auto"/>
        <w:ind w:firstLine="709"/>
        <w:jc w:val="both"/>
      </w:pPr>
      <w:r w:rsidRPr="002F3C0A">
        <w:t xml:space="preserve">Настоящата заповед отменя Заповед № </w:t>
      </w:r>
      <w:r w:rsidR="009C2D36" w:rsidRPr="002F3C0A">
        <w:t>РД-02-14-599 / 30.04.2024</w:t>
      </w:r>
      <w:r w:rsidR="00971793" w:rsidRPr="002F3C0A">
        <w:t xml:space="preserve"> </w:t>
      </w:r>
      <w:r w:rsidR="009C2D36" w:rsidRPr="002F3C0A">
        <w:t xml:space="preserve">г. </w:t>
      </w:r>
      <w:r w:rsidR="0071188D" w:rsidRPr="002F3C0A">
        <w:t xml:space="preserve"> </w:t>
      </w:r>
      <w:r w:rsidRPr="002F3C0A">
        <w:t xml:space="preserve"> на министъра на регионалното развитие и благоустройството.</w:t>
      </w:r>
    </w:p>
    <w:p w14:paraId="53A4CFB3" w14:textId="232E24D7" w:rsidR="00670A3D" w:rsidRPr="002F3C0A" w:rsidRDefault="00670A3D" w:rsidP="007B43D4">
      <w:pPr>
        <w:spacing w:after="160" w:line="276" w:lineRule="auto"/>
        <w:ind w:firstLine="0"/>
        <w:jc w:val="both"/>
        <w:sectPr w:rsidR="00670A3D" w:rsidRPr="002F3C0A" w:rsidSect="0026490C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5C129EEC" w14:textId="4B913E25" w:rsidR="000350BF" w:rsidRPr="002F3C0A" w:rsidRDefault="000350BF" w:rsidP="007B43D4">
      <w:pPr>
        <w:spacing w:line="276" w:lineRule="auto"/>
        <w:ind w:firstLine="709"/>
        <w:jc w:val="both"/>
      </w:pPr>
      <w:r w:rsidRPr="002F3C0A">
        <w:lastRenderedPageBreak/>
        <w:t>Заповедта влиза в сила от датата на подписването ѝ, като е със срок на действие за период от четири години.</w:t>
      </w:r>
    </w:p>
    <w:p w14:paraId="1E09F8EB" w14:textId="4763B47D" w:rsidR="000350BF" w:rsidRPr="002F3C0A" w:rsidRDefault="000350BF" w:rsidP="007B43D4">
      <w:pPr>
        <w:spacing w:line="276" w:lineRule="auto"/>
        <w:ind w:firstLine="709"/>
        <w:jc w:val="both"/>
      </w:pPr>
      <w:r w:rsidRPr="002F3C0A">
        <w:t>Заповедта да се сведе до знанието на членовете на Съвета за сведение и изпълнение.</w:t>
      </w:r>
    </w:p>
    <w:p w14:paraId="570FEFF5" w14:textId="545025B8" w:rsidR="000350BF" w:rsidRPr="002F3C0A" w:rsidRDefault="000350BF" w:rsidP="007B43D4">
      <w:pPr>
        <w:spacing w:line="276" w:lineRule="auto"/>
        <w:ind w:firstLine="709"/>
        <w:jc w:val="both"/>
      </w:pPr>
      <w:r w:rsidRPr="002F3C0A">
        <w:t>Контрол</w:t>
      </w:r>
      <w:r w:rsidR="00CC062A" w:rsidRPr="002F3C0A">
        <w:t>а</w:t>
      </w:r>
      <w:r w:rsidRPr="002F3C0A">
        <w:t xml:space="preserve"> по изпълнението на заповедта възлагам на г-жа </w:t>
      </w:r>
      <w:proofErr w:type="spellStart"/>
      <w:r w:rsidR="00437C14" w:rsidRPr="002F3C0A">
        <w:t>Юра</w:t>
      </w:r>
      <w:proofErr w:type="spellEnd"/>
      <w:r w:rsidR="00437C14" w:rsidRPr="002F3C0A">
        <w:t xml:space="preserve"> Йорданова - Витанова</w:t>
      </w:r>
      <w:r w:rsidRPr="002F3C0A">
        <w:t>, заместник-министър на регионалното развитие и благоустройството.</w:t>
      </w:r>
    </w:p>
    <w:p w14:paraId="5D452F9D" w14:textId="77777777" w:rsidR="0021761B" w:rsidRPr="002F3C0A" w:rsidRDefault="0021761B" w:rsidP="007B43D4">
      <w:pPr>
        <w:spacing w:line="276" w:lineRule="auto"/>
        <w:ind w:right="-1" w:firstLine="698"/>
        <w:jc w:val="both"/>
      </w:pPr>
    </w:p>
    <w:p w14:paraId="42408CAD" w14:textId="77777777" w:rsidR="0021761B" w:rsidRPr="002F3C0A" w:rsidRDefault="0021761B" w:rsidP="007B43D4">
      <w:pPr>
        <w:spacing w:line="276" w:lineRule="auto"/>
        <w:ind w:left="4820" w:firstLine="0"/>
        <w:jc w:val="both"/>
        <w:rPr>
          <w:b/>
        </w:rPr>
      </w:pPr>
    </w:p>
    <w:p w14:paraId="41619F3D" w14:textId="4B43A2A6" w:rsidR="0021761B" w:rsidRPr="002F3C0A" w:rsidRDefault="0021761B" w:rsidP="007B43D4">
      <w:pPr>
        <w:spacing w:line="276" w:lineRule="auto"/>
        <w:ind w:left="4820" w:firstLine="0"/>
        <w:jc w:val="both"/>
        <w:rPr>
          <w:b/>
        </w:rPr>
      </w:pPr>
    </w:p>
    <w:p w14:paraId="5926D18F" w14:textId="2759BA73" w:rsidR="0021761B" w:rsidRPr="002F3C0A" w:rsidRDefault="0021761B" w:rsidP="007B43D4">
      <w:pPr>
        <w:spacing w:line="276" w:lineRule="auto"/>
        <w:ind w:left="4536" w:firstLine="0"/>
        <w:jc w:val="both"/>
        <w:rPr>
          <w:b/>
        </w:rPr>
      </w:pPr>
      <w:r w:rsidRPr="002F3C0A">
        <w:rPr>
          <w:b/>
        </w:rPr>
        <w:t>МИНИСТЪР</w:t>
      </w:r>
      <w:r w:rsidR="00437C14" w:rsidRPr="002F3C0A">
        <w:rPr>
          <w:b/>
        </w:rPr>
        <w:t>:</w:t>
      </w:r>
    </w:p>
    <w:p w14:paraId="1CB86B2C" w14:textId="3BD13234" w:rsidR="00437C14" w:rsidRPr="002F3C0A" w:rsidRDefault="00B449AC" w:rsidP="007B43D4">
      <w:pPr>
        <w:spacing w:line="276" w:lineRule="auto"/>
        <w:ind w:left="4536" w:firstLine="0"/>
        <w:jc w:val="both"/>
        <w:rPr>
          <w:b/>
        </w:rPr>
      </w:pPr>
      <w:r w:rsidRPr="002F3C0A">
        <w:rPr>
          <w:b/>
        </w:rPr>
        <w:t>ИВАН ИВАНОВ</w:t>
      </w:r>
    </w:p>
    <w:p w14:paraId="41423217" w14:textId="77777777" w:rsidR="0021761B" w:rsidRPr="002F3C0A" w:rsidRDefault="0021761B" w:rsidP="007B43D4">
      <w:pPr>
        <w:spacing w:line="276" w:lineRule="auto"/>
        <w:ind w:firstLine="0"/>
        <w:jc w:val="both"/>
        <w:rPr>
          <w:b/>
          <w:i/>
        </w:rPr>
      </w:pPr>
      <w:r w:rsidRPr="002F3C0A">
        <w:rPr>
          <w:b/>
          <w:i/>
        </w:rPr>
        <w:t>Формат на електронен подпис: .p7s</w:t>
      </w:r>
    </w:p>
    <w:p w14:paraId="6C01155B" w14:textId="77777777" w:rsidR="00497E32" w:rsidRPr="002F3C0A" w:rsidRDefault="00497E32" w:rsidP="007B43D4">
      <w:pPr>
        <w:spacing w:line="276" w:lineRule="auto"/>
        <w:ind w:firstLine="0"/>
        <w:jc w:val="both"/>
        <w:rPr>
          <w:b/>
        </w:rPr>
      </w:pPr>
    </w:p>
    <w:sectPr w:rsidR="00497E32" w:rsidRPr="002F3C0A" w:rsidSect="00776B70">
      <w:footerReference w:type="default" r:id="rId11"/>
      <w:footerReference w:type="first" r:id="rId12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AA958" w14:textId="77777777" w:rsidR="00F24A3F" w:rsidRDefault="00F24A3F">
      <w:r>
        <w:separator/>
      </w:r>
    </w:p>
  </w:endnote>
  <w:endnote w:type="continuationSeparator" w:id="0">
    <w:p w14:paraId="0EA1FD80" w14:textId="77777777" w:rsidR="00F24A3F" w:rsidRDefault="00F24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7039395E" w14:textId="07AC3A91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642583">
              <w:rPr>
                <w:b/>
                <w:bCs/>
                <w:noProof/>
              </w:rPr>
              <w:t>6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642583">
              <w:rPr>
                <w:b/>
                <w:bCs/>
                <w:noProof/>
              </w:rPr>
              <w:t>7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3969CA6C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2A8773C4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2970FA93" w14:textId="77777777" w:rsidR="00776B70" w:rsidRPr="004D67CA" w:rsidRDefault="00642583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6E49A11B" w14:textId="77777777" w:rsidR="00776B70" w:rsidRDefault="00642583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8F504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79C5ABF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451FF04" w14:textId="77777777" w:rsidR="00847255" w:rsidRPr="004D67CA" w:rsidRDefault="00642583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3D1CC" w14:textId="77777777" w:rsidR="00F24A3F" w:rsidRDefault="00F24A3F">
      <w:r>
        <w:separator/>
      </w:r>
    </w:p>
  </w:footnote>
  <w:footnote w:type="continuationSeparator" w:id="0">
    <w:p w14:paraId="2BD0F5A6" w14:textId="77777777" w:rsidR="00F24A3F" w:rsidRDefault="00F24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36C0FA1D" w14:textId="77777777" w:rsidTr="00776B70">
      <w:tc>
        <w:tcPr>
          <w:tcW w:w="9211" w:type="dxa"/>
        </w:tcPr>
        <w:p w14:paraId="0FF7F6BA" w14:textId="127D312F" w:rsidR="00776B70" w:rsidRDefault="00D9454F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14:paraId="2447FB63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7C64214" w14:textId="77777777" w:rsidTr="00023F0A">
      <w:trPr>
        <w:trHeight w:val="1445"/>
      </w:trPr>
      <w:tc>
        <w:tcPr>
          <w:tcW w:w="1728" w:type="dxa"/>
        </w:tcPr>
        <w:p w14:paraId="59806CBD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24D27C03" wp14:editId="39EC4F9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5" name="Picture 5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2ED86EDF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40221D2E" w14:textId="77777777"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0BE1E757" w14:textId="77777777" w:rsidR="0035704D" w:rsidRDefault="0035704D" w:rsidP="0089399B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E85E5D"/>
    <w:multiLevelType w:val="hybridMultilevel"/>
    <w:tmpl w:val="8B7C7D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E957BE"/>
    <w:multiLevelType w:val="hybridMultilevel"/>
    <w:tmpl w:val="1BA26D72"/>
    <w:lvl w:ilvl="0" w:tplc="B46E779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2A"/>
    <w:rsid w:val="00011EAB"/>
    <w:rsid w:val="00017451"/>
    <w:rsid w:val="00023F0A"/>
    <w:rsid w:val="00032511"/>
    <w:rsid w:val="000350BF"/>
    <w:rsid w:val="0003663C"/>
    <w:rsid w:val="000424D2"/>
    <w:rsid w:val="00051DE3"/>
    <w:rsid w:val="00063385"/>
    <w:rsid w:val="000650C8"/>
    <w:rsid w:val="00074DFC"/>
    <w:rsid w:val="000775DF"/>
    <w:rsid w:val="000847AE"/>
    <w:rsid w:val="0008513C"/>
    <w:rsid w:val="0008612E"/>
    <w:rsid w:val="000A5C89"/>
    <w:rsid w:val="000A5F38"/>
    <w:rsid w:val="000A7920"/>
    <w:rsid w:val="000B179F"/>
    <w:rsid w:val="000C3B8C"/>
    <w:rsid w:val="000C778F"/>
    <w:rsid w:val="000E2FF8"/>
    <w:rsid w:val="000F526F"/>
    <w:rsid w:val="00102616"/>
    <w:rsid w:val="0011355D"/>
    <w:rsid w:val="00117310"/>
    <w:rsid w:val="00120D09"/>
    <w:rsid w:val="00122688"/>
    <w:rsid w:val="0012328D"/>
    <w:rsid w:val="00127EED"/>
    <w:rsid w:val="00142320"/>
    <w:rsid w:val="00145E77"/>
    <w:rsid w:val="00146ABA"/>
    <w:rsid w:val="00166203"/>
    <w:rsid w:val="00172293"/>
    <w:rsid w:val="00175F69"/>
    <w:rsid w:val="001828B3"/>
    <w:rsid w:val="00190135"/>
    <w:rsid w:val="0019042D"/>
    <w:rsid w:val="0019181D"/>
    <w:rsid w:val="001A483B"/>
    <w:rsid w:val="001A5B9C"/>
    <w:rsid w:val="001B45FF"/>
    <w:rsid w:val="001C19B6"/>
    <w:rsid w:val="001D146F"/>
    <w:rsid w:val="001D430F"/>
    <w:rsid w:val="001E1860"/>
    <w:rsid w:val="001F1DFD"/>
    <w:rsid w:val="001F30E8"/>
    <w:rsid w:val="001F550E"/>
    <w:rsid w:val="002134B4"/>
    <w:rsid w:val="00214616"/>
    <w:rsid w:val="0021761B"/>
    <w:rsid w:val="00224DA1"/>
    <w:rsid w:val="00225723"/>
    <w:rsid w:val="00225ADA"/>
    <w:rsid w:val="002344B6"/>
    <w:rsid w:val="00234662"/>
    <w:rsid w:val="00237234"/>
    <w:rsid w:val="00237D9A"/>
    <w:rsid w:val="00240CED"/>
    <w:rsid w:val="002414DF"/>
    <w:rsid w:val="00244C2A"/>
    <w:rsid w:val="002457CB"/>
    <w:rsid w:val="00246101"/>
    <w:rsid w:val="00246F11"/>
    <w:rsid w:val="002500BE"/>
    <w:rsid w:val="0025125A"/>
    <w:rsid w:val="002566D6"/>
    <w:rsid w:val="00262250"/>
    <w:rsid w:val="0026490C"/>
    <w:rsid w:val="00266702"/>
    <w:rsid w:val="00272B22"/>
    <w:rsid w:val="00274720"/>
    <w:rsid w:val="00277907"/>
    <w:rsid w:val="00280A19"/>
    <w:rsid w:val="00290E1D"/>
    <w:rsid w:val="002926C3"/>
    <w:rsid w:val="002956E4"/>
    <w:rsid w:val="002A4419"/>
    <w:rsid w:val="002A502E"/>
    <w:rsid w:val="002B6B8E"/>
    <w:rsid w:val="002E1186"/>
    <w:rsid w:val="002E2B51"/>
    <w:rsid w:val="002F3C0A"/>
    <w:rsid w:val="00301CFE"/>
    <w:rsid w:val="00306167"/>
    <w:rsid w:val="0031577F"/>
    <w:rsid w:val="00322AD7"/>
    <w:rsid w:val="003274BB"/>
    <w:rsid w:val="00330514"/>
    <w:rsid w:val="003312DA"/>
    <w:rsid w:val="0033143F"/>
    <w:rsid w:val="003372CA"/>
    <w:rsid w:val="00353742"/>
    <w:rsid w:val="003544A0"/>
    <w:rsid w:val="0035704D"/>
    <w:rsid w:val="003622CA"/>
    <w:rsid w:val="003736FE"/>
    <w:rsid w:val="0037679B"/>
    <w:rsid w:val="003A3163"/>
    <w:rsid w:val="003A3BB5"/>
    <w:rsid w:val="003A5415"/>
    <w:rsid w:val="003B01AF"/>
    <w:rsid w:val="003C66FC"/>
    <w:rsid w:val="003F2F5A"/>
    <w:rsid w:val="003F3822"/>
    <w:rsid w:val="003F6724"/>
    <w:rsid w:val="003F6CB2"/>
    <w:rsid w:val="004006AF"/>
    <w:rsid w:val="00411956"/>
    <w:rsid w:val="0041296D"/>
    <w:rsid w:val="00414B76"/>
    <w:rsid w:val="00415414"/>
    <w:rsid w:val="00417348"/>
    <w:rsid w:val="00437C14"/>
    <w:rsid w:val="00445216"/>
    <w:rsid w:val="0045662D"/>
    <w:rsid w:val="00457358"/>
    <w:rsid w:val="0046633F"/>
    <w:rsid w:val="00470F5F"/>
    <w:rsid w:val="00474A47"/>
    <w:rsid w:val="00475D52"/>
    <w:rsid w:val="00485EC5"/>
    <w:rsid w:val="0049182A"/>
    <w:rsid w:val="00493008"/>
    <w:rsid w:val="00495290"/>
    <w:rsid w:val="004956B7"/>
    <w:rsid w:val="004974F3"/>
    <w:rsid w:val="00497E32"/>
    <w:rsid w:val="004A4B9E"/>
    <w:rsid w:val="004A6D4E"/>
    <w:rsid w:val="004A7906"/>
    <w:rsid w:val="004C46C8"/>
    <w:rsid w:val="004D3865"/>
    <w:rsid w:val="004D49C2"/>
    <w:rsid w:val="004D4F0B"/>
    <w:rsid w:val="004D67CA"/>
    <w:rsid w:val="004E1305"/>
    <w:rsid w:val="004E21D1"/>
    <w:rsid w:val="004F3A15"/>
    <w:rsid w:val="004F41CC"/>
    <w:rsid w:val="00501E88"/>
    <w:rsid w:val="00522E2B"/>
    <w:rsid w:val="00530AE2"/>
    <w:rsid w:val="00531A1A"/>
    <w:rsid w:val="00532139"/>
    <w:rsid w:val="00535C7D"/>
    <w:rsid w:val="00537F29"/>
    <w:rsid w:val="00540542"/>
    <w:rsid w:val="00546D81"/>
    <w:rsid w:val="00547A8A"/>
    <w:rsid w:val="00551210"/>
    <w:rsid w:val="005560B2"/>
    <w:rsid w:val="00556E0E"/>
    <w:rsid w:val="005605D0"/>
    <w:rsid w:val="005625DE"/>
    <w:rsid w:val="00564A1E"/>
    <w:rsid w:val="00571A29"/>
    <w:rsid w:val="00572029"/>
    <w:rsid w:val="00580306"/>
    <w:rsid w:val="00581373"/>
    <w:rsid w:val="00585C4E"/>
    <w:rsid w:val="00594D1E"/>
    <w:rsid w:val="00597130"/>
    <w:rsid w:val="005A176B"/>
    <w:rsid w:val="005A4C22"/>
    <w:rsid w:val="005A77CD"/>
    <w:rsid w:val="005B2492"/>
    <w:rsid w:val="005C3210"/>
    <w:rsid w:val="005C42CF"/>
    <w:rsid w:val="005C75AB"/>
    <w:rsid w:val="005C7B32"/>
    <w:rsid w:val="005E64D6"/>
    <w:rsid w:val="005F0FEA"/>
    <w:rsid w:val="00603543"/>
    <w:rsid w:val="00603882"/>
    <w:rsid w:val="006041B4"/>
    <w:rsid w:val="0060685E"/>
    <w:rsid w:val="00606A30"/>
    <w:rsid w:val="006106CD"/>
    <w:rsid w:val="006148E1"/>
    <w:rsid w:val="00635CB2"/>
    <w:rsid w:val="00641590"/>
    <w:rsid w:val="006420C4"/>
    <w:rsid w:val="00642583"/>
    <w:rsid w:val="0064734C"/>
    <w:rsid w:val="00647CEB"/>
    <w:rsid w:val="006552CC"/>
    <w:rsid w:val="0065580E"/>
    <w:rsid w:val="006665A9"/>
    <w:rsid w:val="006708C4"/>
    <w:rsid w:val="00670A3D"/>
    <w:rsid w:val="00680093"/>
    <w:rsid w:val="00682E20"/>
    <w:rsid w:val="006913AF"/>
    <w:rsid w:val="00691EF6"/>
    <w:rsid w:val="00696796"/>
    <w:rsid w:val="006B7259"/>
    <w:rsid w:val="006B7F91"/>
    <w:rsid w:val="006C03A0"/>
    <w:rsid w:val="006D0425"/>
    <w:rsid w:val="006D1BC6"/>
    <w:rsid w:val="006D33C5"/>
    <w:rsid w:val="006E4577"/>
    <w:rsid w:val="006E712C"/>
    <w:rsid w:val="006F0B70"/>
    <w:rsid w:val="006F4627"/>
    <w:rsid w:val="006F5902"/>
    <w:rsid w:val="007009A5"/>
    <w:rsid w:val="00701B7B"/>
    <w:rsid w:val="00710C77"/>
    <w:rsid w:val="0071188D"/>
    <w:rsid w:val="00723640"/>
    <w:rsid w:val="00742670"/>
    <w:rsid w:val="007430AB"/>
    <w:rsid w:val="007439D6"/>
    <w:rsid w:val="00744403"/>
    <w:rsid w:val="00744568"/>
    <w:rsid w:val="007473E6"/>
    <w:rsid w:val="007649EE"/>
    <w:rsid w:val="00766AF9"/>
    <w:rsid w:val="00773444"/>
    <w:rsid w:val="00776B70"/>
    <w:rsid w:val="007814F2"/>
    <w:rsid w:val="00784CE1"/>
    <w:rsid w:val="00790825"/>
    <w:rsid w:val="00797E5E"/>
    <w:rsid w:val="007A26D0"/>
    <w:rsid w:val="007A3C9A"/>
    <w:rsid w:val="007B185D"/>
    <w:rsid w:val="007B43D4"/>
    <w:rsid w:val="007B505A"/>
    <w:rsid w:val="007B608D"/>
    <w:rsid w:val="007C0D99"/>
    <w:rsid w:val="007D4C7A"/>
    <w:rsid w:val="007D726D"/>
    <w:rsid w:val="007F17D1"/>
    <w:rsid w:val="0080268E"/>
    <w:rsid w:val="00813C44"/>
    <w:rsid w:val="008155B4"/>
    <w:rsid w:val="00816915"/>
    <w:rsid w:val="00821983"/>
    <w:rsid w:val="00825264"/>
    <w:rsid w:val="008340BC"/>
    <w:rsid w:val="008373A4"/>
    <w:rsid w:val="0084264E"/>
    <w:rsid w:val="00843580"/>
    <w:rsid w:val="00845765"/>
    <w:rsid w:val="00846C2D"/>
    <w:rsid w:val="00846D23"/>
    <w:rsid w:val="00847255"/>
    <w:rsid w:val="00847962"/>
    <w:rsid w:val="00855663"/>
    <w:rsid w:val="00863552"/>
    <w:rsid w:val="0087415D"/>
    <w:rsid w:val="00875712"/>
    <w:rsid w:val="00883DAD"/>
    <w:rsid w:val="00890C02"/>
    <w:rsid w:val="0089399B"/>
    <w:rsid w:val="00897275"/>
    <w:rsid w:val="008A1704"/>
    <w:rsid w:val="008A4095"/>
    <w:rsid w:val="008B0255"/>
    <w:rsid w:val="008B1F4F"/>
    <w:rsid w:val="008B29C7"/>
    <w:rsid w:val="008B3E8D"/>
    <w:rsid w:val="008C6F86"/>
    <w:rsid w:val="008E2B1E"/>
    <w:rsid w:val="008E5BFC"/>
    <w:rsid w:val="008F426F"/>
    <w:rsid w:val="0090104D"/>
    <w:rsid w:val="00901318"/>
    <w:rsid w:val="00902B00"/>
    <w:rsid w:val="0090507E"/>
    <w:rsid w:val="0090771F"/>
    <w:rsid w:val="00910EE9"/>
    <w:rsid w:val="00912CD2"/>
    <w:rsid w:val="00913B80"/>
    <w:rsid w:val="00913F5A"/>
    <w:rsid w:val="0091547C"/>
    <w:rsid w:val="00917D1E"/>
    <w:rsid w:val="009207DD"/>
    <w:rsid w:val="009217DE"/>
    <w:rsid w:val="0094064C"/>
    <w:rsid w:val="00940E41"/>
    <w:rsid w:val="00943974"/>
    <w:rsid w:val="00945767"/>
    <w:rsid w:val="00952002"/>
    <w:rsid w:val="00956FF3"/>
    <w:rsid w:val="00966E65"/>
    <w:rsid w:val="00971793"/>
    <w:rsid w:val="0098299E"/>
    <w:rsid w:val="00991FBE"/>
    <w:rsid w:val="009A6605"/>
    <w:rsid w:val="009C16FE"/>
    <w:rsid w:val="009C2D36"/>
    <w:rsid w:val="009C3CB8"/>
    <w:rsid w:val="009C4A4E"/>
    <w:rsid w:val="009C7CDC"/>
    <w:rsid w:val="009D0067"/>
    <w:rsid w:val="009D0649"/>
    <w:rsid w:val="009D29F3"/>
    <w:rsid w:val="009E62E9"/>
    <w:rsid w:val="009F699D"/>
    <w:rsid w:val="00A0093A"/>
    <w:rsid w:val="00A13E81"/>
    <w:rsid w:val="00A1592E"/>
    <w:rsid w:val="00A254A6"/>
    <w:rsid w:val="00A27E97"/>
    <w:rsid w:val="00A30124"/>
    <w:rsid w:val="00A3041D"/>
    <w:rsid w:val="00A30D86"/>
    <w:rsid w:val="00A31982"/>
    <w:rsid w:val="00A32016"/>
    <w:rsid w:val="00A370D6"/>
    <w:rsid w:val="00A37699"/>
    <w:rsid w:val="00A43A6A"/>
    <w:rsid w:val="00A503EB"/>
    <w:rsid w:val="00A506CE"/>
    <w:rsid w:val="00A5310B"/>
    <w:rsid w:val="00A53C90"/>
    <w:rsid w:val="00A56504"/>
    <w:rsid w:val="00A56B02"/>
    <w:rsid w:val="00A57921"/>
    <w:rsid w:val="00A62C0B"/>
    <w:rsid w:val="00A63391"/>
    <w:rsid w:val="00A64562"/>
    <w:rsid w:val="00A66517"/>
    <w:rsid w:val="00A72A29"/>
    <w:rsid w:val="00A74520"/>
    <w:rsid w:val="00A75C93"/>
    <w:rsid w:val="00A767C3"/>
    <w:rsid w:val="00A86CE8"/>
    <w:rsid w:val="00A92307"/>
    <w:rsid w:val="00A9233E"/>
    <w:rsid w:val="00A962DD"/>
    <w:rsid w:val="00A97032"/>
    <w:rsid w:val="00AA5C91"/>
    <w:rsid w:val="00AB673B"/>
    <w:rsid w:val="00AD580B"/>
    <w:rsid w:val="00AE1E1B"/>
    <w:rsid w:val="00AE3528"/>
    <w:rsid w:val="00AE615B"/>
    <w:rsid w:val="00AF0C8B"/>
    <w:rsid w:val="00AF157C"/>
    <w:rsid w:val="00AF588D"/>
    <w:rsid w:val="00AF5963"/>
    <w:rsid w:val="00B07051"/>
    <w:rsid w:val="00B070B2"/>
    <w:rsid w:val="00B20E50"/>
    <w:rsid w:val="00B258B5"/>
    <w:rsid w:val="00B25E5C"/>
    <w:rsid w:val="00B27D09"/>
    <w:rsid w:val="00B34AE4"/>
    <w:rsid w:val="00B3739F"/>
    <w:rsid w:val="00B449AC"/>
    <w:rsid w:val="00B525B7"/>
    <w:rsid w:val="00B7444F"/>
    <w:rsid w:val="00B769D0"/>
    <w:rsid w:val="00B769FE"/>
    <w:rsid w:val="00B82BC9"/>
    <w:rsid w:val="00B83DA0"/>
    <w:rsid w:val="00B87BE4"/>
    <w:rsid w:val="00B92E92"/>
    <w:rsid w:val="00BA7270"/>
    <w:rsid w:val="00BA7485"/>
    <w:rsid w:val="00BA7B65"/>
    <w:rsid w:val="00BC12BD"/>
    <w:rsid w:val="00BC3523"/>
    <w:rsid w:val="00BC3763"/>
    <w:rsid w:val="00BC68C6"/>
    <w:rsid w:val="00BD00B3"/>
    <w:rsid w:val="00BD278F"/>
    <w:rsid w:val="00BE06E4"/>
    <w:rsid w:val="00BE1B54"/>
    <w:rsid w:val="00BE5405"/>
    <w:rsid w:val="00BE7A25"/>
    <w:rsid w:val="00BF0F31"/>
    <w:rsid w:val="00BF1AFD"/>
    <w:rsid w:val="00BF1C66"/>
    <w:rsid w:val="00BF39BB"/>
    <w:rsid w:val="00C05497"/>
    <w:rsid w:val="00C07857"/>
    <w:rsid w:val="00C12762"/>
    <w:rsid w:val="00C25530"/>
    <w:rsid w:val="00C26A32"/>
    <w:rsid w:val="00C33842"/>
    <w:rsid w:val="00C36E8F"/>
    <w:rsid w:val="00C43DBF"/>
    <w:rsid w:val="00C443E6"/>
    <w:rsid w:val="00C444CE"/>
    <w:rsid w:val="00C47B79"/>
    <w:rsid w:val="00C513D7"/>
    <w:rsid w:val="00C537DE"/>
    <w:rsid w:val="00C60E66"/>
    <w:rsid w:val="00C610DE"/>
    <w:rsid w:val="00C61F8D"/>
    <w:rsid w:val="00C70615"/>
    <w:rsid w:val="00C72DD1"/>
    <w:rsid w:val="00C7441F"/>
    <w:rsid w:val="00C776EE"/>
    <w:rsid w:val="00C83AE1"/>
    <w:rsid w:val="00C90AE0"/>
    <w:rsid w:val="00C9602B"/>
    <w:rsid w:val="00C9609D"/>
    <w:rsid w:val="00C978A2"/>
    <w:rsid w:val="00CC062A"/>
    <w:rsid w:val="00CC5AC8"/>
    <w:rsid w:val="00CC7E28"/>
    <w:rsid w:val="00CD2CD7"/>
    <w:rsid w:val="00CE499A"/>
    <w:rsid w:val="00D03BE0"/>
    <w:rsid w:val="00D0515E"/>
    <w:rsid w:val="00D05A71"/>
    <w:rsid w:val="00D07669"/>
    <w:rsid w:val="00D1377E"/>
    <w:rsid w:val="00D17DB8"/>
    <w:rsid w:val="00D3393A"/>
    <w:rsid w:val="00D34E68"/>
    <w:rsid w:val="00D36064"/>
    <w:rsid w:val="00D375A9"/>
    <w:rsid w:val="00D40118"/>
    <w:rsid w:val="00D41E72"/>
    <w:rsid w:val="00D5432B"/>
    <w:rsid w:val="00D5773F"/>
    <w:rsid w:val="00D64482"/>
    <w:rsid w:val="00D71DF1"/>
    <w:rsid w:val="00D744B9"/>
    <w:rsid w:val="00D85E64"/>
    <w:rsid w:val="00D9454F"/>
    <w:rsid w:val="00D951EA"/>
    <w:rsid w:val="00DA0B19"/>
    <w:rsid w:val="00DA0B77"/>
    <w:rsid w:val="00DA5EEC"/>
    <w:rsid w:val="00DB55F9"/>
    <w:rsid w:val="00DB619E"/>
    <w:rsid w:val="00DC0E96"/>
    <w:rsid w:val="00DC2428"/>
    <w:rsid w:val="00DC2D67"/>
    <w:rsid w:val="00DC2EBE"/>
    <w:rsid w:val="00DC7DDA"/>
    <w:rsid w:val="00DD3DFE"/>
    <w:rsid w:val="00DD6B5C"/>
    <w:rsid w:val="00DF1289"/>
    <w:rsid w:val="00DF12AD"/>
    <w:rsid w:val="00DF27CB"/>
    <w:rsid w:val="00DF2FD9"/>
    <w:rsid w:val="00E020C9"/>
    <w:rsid w:val="00E067A2"/>
    <w:rsid w:val="00E07270"/>
    <w:rsid w:val="00E12CC0"/>
    <w:rsid w:val="00E15176"/>
    <w:rsid w:val="00E24D22"/>
    <w:rsid w:val="00E33665"/>
    <w:rsid w:val="00E348B6"/>
    <w:rsid w:val="00E36B57"/>
    <w:rsid w:val="00E50ED6"/>
    <w:rsid w:val="00E61CDE"/>
    <w:rsid w:val="00E86900"/>
    <w:rsid w:val="00E87F84"/>
    <w:rsid w:val="00E91060"/>
    <w:rsid w:val="00E950EE"/>
    <w:rsid w:val="00EA2D8C"/>
    <w:rsid w:val="00EB04AE"/>
    <w:rsid w:val="00EC02E4"/>
    <w:rsid w:val="00EC515D"/>
    <w:rsid w:val="00ED4749"/>
    <w:rsid w:val="00EE04D2"/>
    <w:rsid w:val="00EE34EC"/>
    <w:rsid w:val="00EE5B4A"/>
    <w:rsid w:val="00EF3208"/>
    <w:rsid w:val="00F206FC"/>
    <w:rsid w:val="00F24A3F"/>
    <w:rsid w:val="00F26187"/>
    <w:rsid w:val="00F3026E"/>
    <w:rsid w:val="00F37B89"/>
    <w:rsid w:val="00F43052"/>
    <w:rsid w:val="00F456F5"/>
    <w:rsid w:val="00F60F76"/>
    <w:rsid w:val="00F61639"/>
    <w:rsid w:val="00F61C55"/>
    <w:rsid w:val="00F76CDD"/>
    <w:rsid w:val="00F82255"/>
    <w:rsid w:val="00F82401"/>
    <w:rsid w:val="00F854B5"/>
    <w:rsid w:val="00F85553"/>
    <w:rsid w:val="00F90D84"/>
    <w:rsid w:val="00F951F3"/>
    <w:rsid w:val="00F96D92"/>
    <w:rsid w:val="00FA475A"/>
    <w:rsid w:val="00FC01EE"/>
    <w:rsid w:val="00FC3BD2"/>
    <w:rsid w:val="00FC4755"/>
    <w:rsid w:val="00FD019A"/>
    <w:rsid w:val="00FD7116"/>
    <w:rsid w:val="00FE124D"/>
    <w:rsid w:val="00FE2904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9B5244D"/>
  <w15:docId w15:val="{313AD1E9-9ED8-43BB-8E81-8779F0DC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0650C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650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650C8"/>
  </w:style>
  <w:style w:type="paragraph" w:styleId="BalloonText">
    <w:name w:val="Balloon Text"/>
    <w:basedOn w:val="Normal"/>
    <w:link w:val="BalloonTextChar"/>
    <w:semiHidden/>
    <w:unhideWhenUsed/>
    <w:rsid w:val="000650C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650C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74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kovaD\Desktop\Blanks\blanki_pr10\digita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4B26C-ED31-4CA9-9D94-9487D57DC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1471</TotalTime>
  <Pages>7</Pages>
  <Words>1631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11775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John</dc:creator>
  <cp:lastModifiedBy>VLADIMIR DIMITROV DUKOV</cp:lastModifiedBy>
  <cp:revision>115</cp:revision>
  <cp:lastPrinted>2018-08-21T12:42:00Z</cp:lastPrinted>
  <dcterms:created xsi:type="dcterms:W3CDTF">2024-03-28T08:22:00Z</dcterms:created>
  <dcterms:modified xsi:type="dcterms:W3CDTF">2025-07-23T12:16:00Z</dcterms:modified>
</cp:coreProperties>
</file>